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85539" w14:textId="79867F19" w:rsidR="006C332C" w:rsidRDefault="00775247" w:rsidP="006C332C">
      <w:pPr>
        <w:pStyle w:val="Titel"/>
      </w:pPr>
      <w:r>
        <w:t xml:space="preserve">Vertrag </w:t>
      </w:r>
    </w:p>
    <w:p w14:paraId="477F947A" w14:textId="77777777" w:rsidR="001368E1" w:rsidRPr="001368E1" w:rsidRDefault="001368E1" w:rsidP="001368E1">
      <w:pPr>
        <w:spacing w:after="0" w:line="410" w:lineRule="exact"/>
        <w:jc w:val="left"/>
        <w:rPr>
          <w:rFonts w:ascii="Arial Narrow" w:eastAsia="DIN 2014" w:hAnsi="Arial Narrow" w:cs="ArialMT"/>
          <w:b/>
          <w:color w:val="00A096"/>
          <w:spacing w:val="-4"/>
          <w:sz w:val="36"/>
          <w:szCs w:val="19"/>
        </w:rPr>
      </w:pPr>
      <w:r w:rsidRPr="007A77F1">
        <w:rPr>
          <w:rFonts w:ascii="Arial Narrow" w:eastAsia="DIN 2014" w:hAnsi="Arial Narrow" w:cs="ArialMT"/>
          <w:b/>
          <w:color w:val="00A096"/>
          <w:spacing w:val="-4"/>
          <w:sz w:val="36"/>
          <w:szCs w:val="19"/>
        </w:rPr>
        <w:t xml:space="preserve">„Audiopreis 2026“ </w:t>
      </w:r>
      <w:r w:rsidRPr="007A77F1">
        <w:rPr>
          <w:rFonts w:ascii="Arial Narrow" w:eastAsia="DIN 2014" w:hAnsi="Arial Narrow" w:cs="ArialMT"/>
          <w:b/>
          <w:color w:val="00A096"/>
          <w:spacing w:val="-4"/>
          <w:sz w:val="36"/>
          <w:szCs w:val="19"/>
        </w:rPr>
        <w:br/>
        <w:t>Veranstaltungstechnik am 25.09.2026</w:t>
      </w:r>
    </w:p>
    <w:p w14:paraId="0B56DF8C" w14:textId="77777777" w:rsidR="00046670" w:rsidRPr="00046670" w:rsidRDefault="00046670" w:rsidP="00046670"/>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6C332C" w14:paraId="66302A4B" w14:textId="77777777" w:rsidTr="00312D1E">
        <w:tc>
          <w:tcPr>
            <w:tcW w:w="4530" w:type="dxa"/>
          </w:tcPr>
          <w:p w14:paraId="1ECABA8E" w14:textId="77777777" w:rsidR="00312D1E" w:rsidRDefault="00312D1E" w:rsidP="00421397">
            <w:pPr>
              <w:jc w:val="left"/>
            </w:pPr>
          </w:p>
          <w:p w14:paraId="62639201" w14:textId="77777777" w:rsidR="006C332C" w:rsidRDefault="006C332C" w:rsidP="00421397">
            <w:pPr>
              <w:jc w:val="left"/>
            </w:pPr>
            <w:r>
              <w:t>Zwischen</w:t>
            </w:r>
          </w:p>
        </w:tc>
        <w:tc>
          <w:tcPr>
            <w:tcW w:w="4530" w:type="dxa"/>
          </w:tcPr>
          <w:p w14:paraId="20E527F3" w14:textId="77777777" w:rsidR="00312D1E" w:rsidRDefault="00312D1E" w:rsidP="00421397">
            <w:pPr>
              <w:jc w:val="left"/>
            </w:pPr>
          </w:p>
          <w:p w14:paraId="123A6B39" w14:textId="77777777" w:rsidR="006C332C" w:rsidRDefault="006C332C" w:rsidP="00421397">
            <w:pPr>
              <w:jc w:val="left"/>
            </w:pPr>
            <w:r>
              <w:t>und</w:t>
            </w:r>
          </w:p>
        </w:tc>
      </w:tr>
      <w:tr w:rsidR="006C332C" w14:paraId="102F3A4C" w14:textId="77777777" w:rsidTr="00312D1E">
        <w:trPr>
          <w:trHeight w:val="1729"/>
        </w:trPr>
        <w:tc>
          <w:tcPr>
            <w:tcW w:w="4530" w:type="dxa"/>
          </w:tcPr>
          <w:p w14:paraId="60D36F1D" w14:textId="77777777" w:rsidR="00775247" w:rsidRDefault="006C332C" w:rsidP="00421397">
            <w:pPr>
              <w:jc w:val="left"/>
            </w:pPr>
            <w:r>
              <w:t>der Landesanstalt für Medien NRW,</w:t>
            </w:r>
            <w:r>
              <w:br/>
              <w:t>vertreten durch den Direktor, Dr. Tobias Schmid</w:t>
            </w:r>
            <w:r>
              <w:br/>
              <w:t>Zollhof 2, 40221 Düsseldorf</w:t>
            </w:r>
            <w:r>
              <w:br/>
            </w:r>
            <w:r w:rsidR="00111C32">
              <w:t>(im Folgenden Auftraggeberin)</w:t>
            </w:r>
          </w:p>
          <w:p w14:paraId="2A5A8CA5" w14:textId="77777777" w:rsidR="00775247" w:rsidRDefault="00775247" w:rsidP="00421397">
            <w:pPr>
              <w:jc w:val="left"/>
            </w:pPr>
          </w:p>
        </w:tc>
        <w:tc>
          <w:tcPr>
            <w:tcW w:w="4530" w:type="dxa"/>
          </w:tcPr>
          <w:p w14:paraId="6ED25900" w14:textId="77777777" w:rsidR="006C332C" w:rsidRDefault="006C332C" w:rsidP="00421397">
            <w:pPr>
              <w:jc w:val="left"/>
            </w:pPr>
            <w:r w:rsidRPr="000F3020">
              <w:rPr>
                <w:highlight w:val="yellow"/>
              </w:rPr>
              <w:t>N. N.</w:t>
            </w:r>
            <w:r>
              <w:br/>
              <w:t xml:space="preserve">(im Folgenden </w:t>
            </w:r>
            <w:proofErr w:type="spellStart"/>
            <w:r>
              <w:t>AuftragnehmerIn</w:t>
            </w:r>
            <w:proofErr w:type="spellEnd"/>
            <w:r>
              <w:t xml:space="preserve"> genannt)</w:t>
            </w:r>
          </w:p>
          <w:p w14:paraId="16AD44A5" w14:textId="77777777" w:rsidR="006C332C" w:rsidRDefault="006C332C" w:rsidP="00421397">
            <w:pPr>
              <w:jc w:val="left"/>
            </w:pPr>
          </w:p>
        </w:tc>
      </w:tr>
    </w:tbl>
    <w:p w14:paraId="50BAD26E" w14:textId="77777777" w:rsidR="006C332C" w:rsidRDefault="00111C32" w:rsidP="00111C32">
      <w:pPr>
        <w:pStyle w:val="berschrift1"/>
      </w:pPr>
      <w:r w:rsidRPr="00111C32">
        <w:t xml:space="preserve">§ 1 </w:t>
      </w:r>
      <w:r w:rsidRPr="009812A6">
        <w:t>VERTRAGSGEGENSTAND</w:t>
      </w:r>
      <w:r w:rsidR="006C332C">
        <w:tab/>
      </w:r>
    </w:p>
    <w:p w14:paraId="3ACC35E7" w14:textId="1092E59E" w:rsidR="00704F65" w:rsidRPr="00704F65" w:rsidRDefault="00672231" w:rsidP="00C821D6">
      <w:pPr>
        <w:pStyle w:val="Listenabsatz"/>
        <w:numPr>
          <w:ilvl w:val="0"/>
          <w:numId w:val="23"/>
        </w:numPr>
        <w:ind w:left="425" w:hanging="425"/>
        <w:contextualSpacing w:val="0"/>
      </w:pPr>
      <w:r>
        <w:t xml:space="preserve">Gegenstand dieses Vertrages ist die technische Begleitung des </w:t>
      </w:r>
      <w:r w:rsidR="00F22E2B">
        <w:t>„</w:t>
      </w:r>
      <w:r>
        <w:t>Audiopreis 2026</w:t>
      </w:r>
      <w:r w:rsidR="00F22E2B">
        <w:t>“</w:t>
      </w:r>
      <w:r>
        <w:t xml:space="preserve"> der Landesanstalt für Medien NRW</w:t>
      </w:r>
      <w:r w:rsidR="00561BBA">
        <w:t xml:space="preserve"> in der </w:t>
      </w:r>
      <w:r w:rsidR="00A23B74">
        <w:t>„</w:t>
      </w:r>
      <w:r w:rsidR="00561BBA">
        <w:t>Wolkenburg</w:t>
      </w:r>
      <w:r w:rsidR="00F22E2B">
        <w:t>“ in</w:t>
      </w:r>
      <w:r w:rsidR="00561BBA">
        <w:t xml:space="preserve"> Köln am 25.09.2026.</w:t>
      </w:r>
      <w:r>
        <w:t xml:space="preserve"> </w:t>
      </w:r>
      <w:r w:rsidR="00B559CB">
        <w:t>Zu diesem Zweck verpflichtet sich d</w:t>
      </w:r>
      <w:r w:rsidR="00704F65" w:rsidRPr="00704F65">
        <w:t>er/</w:t>
      </w:r>
      <w:r w:rsidR="00B559CB">
        <w:t>d</w:t>
      </w:r>
      <w:r w:rsidR="00704F65" w:rsidRPr="00704F65">
        <w:t xml:space="preserve">ie </w:t>
      </w:r>
      <w:proofErr w:type="spellStart"/>
      <w:r w:rsidR="00704F65" w:rsidRPr="00704F65">
        <w:t>AuftragnehmerI</w:t>
      </w:r>
      <w:r w:rsidR="00BB2642">
        <w:t>n</w:t>
      </w:r>
      <w:proofErr w:type="spellEnd"/>
      <w:r w:rsidR="00BB2642">
        <w:t xml:space="preserve"> die dazu notwendige technische Ausstattung zur Verfügung zu stellen und während der gesamten </w:t>
      </w:r>
      <w:r w:rsidR="001C610E">
        <w:t>Veranstaltung zu bedienen.</w:t>
      </w:r>
      <w:r w:rsidR="00704F65" w:rsidRPr="00704F65">
        <w:t xml:space="preserve"> </w:t>
      </w:r>
      <w:r w:rsidR="00D543E8">
        <w:t>Im Übrigen gelten</w:t>
      </w:r>
      <w:r w:rsidR="00220898">
        <w:t xml:space="preserve"> die Bestimmungen der folgenden Unterlagen in </w:t>
      </w:r>
      <w:r w:rsidR="0050724F">
        <w:t>folgender Rangfolge:</w:t>
      </w:r>
    </w:p>
    <w:p w14:paraId="473CA5CD" w14:textId="77777777" w:rsidR="00704F65" w:rsidRPr="00704F65" w:rsidRDefault="00704F65" w:rsidP="00704F65">
      <w:pPr>
        <w:pStyle w:val="Listenabsatz"/>
        <w:numPr>
          <w:ilvl w:val="0"/>
          <w:numId w:val="24"/>
        </w:numPr>
      </w:pPr>
      <w:r w:rsidRPr="00704F65">
        <w:t xml:space="preserve">der Leistungsbeschreibung und der Vergabeunterlagen </w:t>
      </w:r>
    </w:p>
    <w:p w14:paraId="7CB17CDD" w14:textId="656691E0" w:rsidR="00704F65" w:rsidRPr="00704F65" w:rsidRDefault="00704F65" w:rsidP="00704F65">
      <w:pPr>
        <w:pStyle w:val="Listenabsatz"/>
        <w:numPr>
          <w:ilvl w:val="0"/>
          <w:numId w:val="24"/>
        </w:numPr>
      </w:pPr>
      <w:r w:rsidRPr="00704F65">
        <w:t xml:space="preserve">des Angebots des/der </w:t>
      </w:r>
      <w:proofErr w:type="spellStart"/>
      <w:r w:rsidRPr="00704F65">
        <w:t>AuftragnehmersIn</w:t>
      </w:r>
      <w:proofErr w:type="spellEnd"/>
      <w:r w:rsidRPr="00704F65">
        <w:t xml:space="preserve"> vom TT.MM.202</w:t>
      </w:r>
      <w:r w:rsidR="00FE3E59">
        <w:t>6</w:t>
      </w:r>
    </w:p>
    <w:p w14:paraId="401030DB" w14:textId="77777777" w:rsidR="00704F65" w:rsidRPr="00704F65" w:rsidRDefault="00704F65" w:rsidP="00704F65">
      <w:pPr>
        <w:pStyle w:val="Listenabsatz"/>
        <w:ind w:left="425"/>
      </w:pPr>
    </w:p>
    <w:p w14:paraId="482F2417" w14:textId="3B7573BB" w:rsidR="00704F65" w:rsidRPr="00704F65" w:rsidRDefault="00704F65" w:rsidP="00C821D6">
      <w:pPr>
        <w:pStyle w:val="Listenabsatz"/>
        <w:ind w:left="425"/>
      </w:pPr>
      <w:r w:rsidRPr="00704F65">
        <w:t xml:space="preserve">Das Angebot des/der </w:t>
      </w:r>
      <w:proofErr w:type="spellStart"/>
      <w:r w:rsidRPr="00704F65">
        <w:t>AuftragnehmerIn</w:t>
      </w:r>
      <w:proofErr w:type="spellEnd"/>
      <w:r w:rsidRPr="00704F65">
        <w:t xml:space="preserve"> vom TT.MM.202</w:t>
      </w:r>
      <w:r w:rsidR="00FE3E59">
        <w:t>6</w:t>
      </w:r>
      <w:r w:rsidRPr="00704F65">
        <w:t xml:space="preserve"> sowie sämtliche Unterlagen des Vergabeverfahrens sind Bestandteil dieses Vertrages, sofern und </w:t>
      </w:r>
      <w:proofErr w:type="gramStart"/>
      <w:r w:rsidRPr="00704F65">
        <w:t>soweit</w:t>
      </w:r>
      <w:proofErr w:type="gramEnd"/>
      <w:r w:rsidRPr="00704F65">
        <w:t xml:space="preserve"> in diesem Vertrag nicht</w:t>
      </w:r>
      <w:r w:rsidR="00AB540A">
        <w:t>s</w:t>
      </w:r>
      <w:r w:rsidRPr="00704F65">
        <w:t xml:space="preserve"> anderes vereinbart ist.</w:t>
      </w:r>
    </w:p>
    <w:p w14:paraId="53885AB9" w14:textId="77777777" w:rsidR="00704F65" w:rsidRPr="00704F65" w:rsidRDefault="00704F65" w:rsidP="00704F65">
      <w:pPr>
        <w:pStyle w:val="Listenabsatz"/>
        <w:ind w:left="425"/>
      </w:pPr>
    </w:p>
    <w:p w14:paraId="199C7B09" w14:textId="1969D32B" w:rsidR="003235BB" w:rsidRDefault="00F71945" w:rsidP="00C821D6">
      <w:pPr>
        <w:pStyle w:val="Listenabsatz"/>
        <w:numPr>
          <w:ilvl w:val="0"/>
          <w:numId w:val="23"/>
        </w:numPr>
        <w:ind w:left="425" w:hanging="425"/>
      </w:pPr>
      <w:r>
        <w:t xml:space="preserve">Sämtliche Leistungen sind am Veranstaltungsort zu erbringen. </w:t>
      </w:r>
      <w:r w:rsidR="0050724F">
        <w:t>Die Veranstaltung „Audiopreis 2026“ findet am 25.09.2026</w:t>
      </w:r>
      <w:r w:rsidR="00C14E4B">
        <w:t xml:space="preserve"> in der </w:t>
      </w:r>
      <w:r w:rsidR="00A23B74">
        <w:t>„</w:t>
      </w:r>
      <w:r w:rsidR="00C14E4B">
        <w:t>Wolkenburg</w:t>
      </w:r>
      <w:r w:rsidR="00B636BC">
        <w:t>“</w:t>
      </w:r>
      <w:r w:rsidR="00C14E4B">
        <w:t>,</w:t>
      </w:r>
      <w:r w:rsidR="00A23B74" w:rsidRPr="00A23B74">
        <w:t xml:space="preserve"> Mauritiussteinweg 61</w:t>
      </w:r>
      <w:r w:rsidR="00A23B74">
        <w:t xml:space="preserve">, </w:t>
      </w:r>
      <w:r w:rsidR="00A23B74" w:rsidRPr="00A23B74">
        <w:t xml:space="preserve">50676 </w:t>
      </w:r>
      <w:r w:rsidR="00A23B74">
        <w:t>Köln, statt.</w:t>
      </w:r>
    </w:p>
    <w:p w14:paraId="02B13496" w14:textId="77777777" w:rsidR="003235BB" w:rsidRDefault="003235BB" w:rsidP="003235BB">
      <w:pPr>
        <w:pStyle w:val="Listenabsatz"/>
        <w:ind w:left="360"/>
      </w:pPr>
    </w:p>
    <w:p w14:paraId="6826CC1C" w14:textId="39A1F39A" w:rsidR="00704F65" w:rsidRDefault="002D313C" w:rsidP="00C821D6">
      <w:pPr>
        <w:pStyle w:val="Listenabsatz"/>
        <w:numPr>
          <w:ilvl w:val="0"/>
          <w:numId w:val="23"/>
        </w:numPr>
        <w:ind w:left="425" w:hanging="425"/>
      </w:pPr>
      <w:r>
        <w:t>D</w:t>
      </w:r>
      <w:r w:rsidRPr="00704F65">
        <w:t>er/</w:t>
      </w:r>
      <w:r>
        <w:t>D</w:t>
      </w:r>
      <w:r w:rsidRPr="00704F65">
        <w:t xml:space="preserve">ie </w:t>
      </w:r>
      <w:proofErr w:type="spellStart"/>
      <w:r w:rsidRPr="00704F65">
        <w:t>AuftragnehmerI</w:t>
      </w:r>
      <w:r>
        <w:t>n</w:t>
      </w:r>
      <w:proofErr w:type="spellEnd"/>
      <w:r>
        <w:t xml:space="preserve"> trifft sämtliche notwendigen Vorbereitungsmaßnahmen</w:t>
      </w:r>
      <w:r w:rsidR="00747775">
        <w:t xml:space="preserve"> rechtzeitig und</w:t>
      </w:r>
      <w:r>
        <w:t xml:space="preserve"> in eigener Verantwortung. Nach Ende der Veranstaltung sorgt sie</w:t>
      </w:r>
      <w:r w:rsidR="007D457D">
        <w:t>/er</w:t>
      </w:r>
      <w:r>
        <w:t xml:space="preserve"> eigenständig</w:t>
      </w:r>
      <w:r w:rsidR="00747775">
        <w:t xml:space="preserve"> und unverzüglich</w:t>
      </w:r>
      <w:r>
        <w:t xml:space="preserve"> für den Abbau.</w:t>
      </w:r>
    </w:p>
    <w:p w14:paraId="7FF815A2" w14:textId="77777777" w:rsidR="00C821D6" w:rsidRPr="00704F65" w:rsidRDefault="00C821D6" w:rsidP="00C821D6">
      <w:pPr>
        <w:pStyle w:val="Listenabsatz"/>
        <w:ind w:left="360"/>
      </w:pPr>
    </w:p>
    <w:p w14:paraId="1CC18B95" w14:textId="06F037BA" w:rsidR="00704F65" w:rsidRDefault="00704F65" w:rsidP="00C821D6">
      <w:pPr>
        <w:pStyle w:val="Listenabsatz"/>
        <w:numPr>
          <w:ilvl w:val="0"/>
          <w:numId w:val="23"/>
        </w:numPr>
        <w:ind w:left="425" w:hanging="425"/>
      </w:pPr>
      <w:r w:rsidRPr="00704F65">
        <w:t xml:space="preserve">Für die Durchführung dieses Vertrages wird der/die </w:t>
      </w:r>
      <w:proofErr w:type="spellStart"/>
      <w:r w:rsidRPr="00704F65">
        <w:t>AuftragnehmerIn</w:t>
      </w:r>
      <w:proofErr w:type="spellEnd"/>
      <w:r w:rsidRPr="00704F65">
        <w:t xml:space="preserve"> ausschließlich hinreichend qualifizierte Mitarbeitende beauftragen, die in der Lage sind, die hohen Anforderungen an die Durchführung dieses Vertrages zu erfüllen. </w:t>
      </w:r>
    </w:p>
    <w:p w14:paraId="405988AA" w14:textId="53DA0038" w:rsidR="00D31979" w:rsidRDefault="00C821D6" w:rsidP="00D31979">
      <w:pPr>
        <w:pStyle w:val="Listenabsatz"/>
        <w:numPr>
          <w:ilvl w:val="0"/>
          <w:numId w:val="23"/>
        </w:numPr>
        <w:ind w:left="425" w:hanging="425"/>
      </w:pPr>
      <w:r w:rsidRPr="00704F65">
        <w:lastRenderedPageBreak/>
        <w:t xml:space="preserve">Der/die </w:t>
      </w:r>
      <w:proofErr w:type="spellStart"/>
      <w:r w:rsidRPr="00704F65">
        <w:t>AuftragnehmerIn</w:t>
      </w:r>
      <w:proofErr w:type="spellEnd"/>
      <w:r w:rsidRPr="00704F65">
        <w:t xml:space="preserve"> </w:t>
      </w:r>
      <w:r w:rsidR="00F4452A">
        <w:t xml:space="preserve">muss </w:t>
      </w:r>
      <w:r w:rsidRPr="00704F65">
        <w:t>über einen ausreichenden Versicherungsschut</w:t>
      </w:r>
      <w:r>
        <w:t>z</w:t>
      </w:r>
      <w:r w:rsidR="00F4452A">
        <w:t xml:space="preserve"> verfügen</w:t>
      </w:r>
      <w:r w:rsidRPr="00704F65">
        <w:t xml:space="preserve">. </w:t>
      </w:r>
      <w:r>
        <w:t>Die</w:t>
      </w:r>
      <w:r w:rsidRPr="00704F65">
        <w:t xml:space="preserve"> Aufraggeberin </w:t>
      </w:r>
      <w:r>
        <w:t xml:space="preserve">kann von </w:t>
      </w:r>
      <w:r w:rsidRPr="00704F65">
        <w:t>d</w:t>
      </w:r>
      <w:r>
        <w:t>em/der</w:t>
      </w:r>
      <w:r w:rsidRPr="00704F65">
        <w:t xml:space="preserve"> </w:t>
      </w:r>
      <w:proofErr w:type="spellStart"/>
      <w:r w:rsidRPr="00704F65">
        <w:t>Auftragnehmer</w:t>
      </w:r>
      <w:r>
        <w:t>I</w:t>
      </w:r>
      <w:r w:rsidRPr="00704F65">
        <w:t>n</w:t>
      </w:r>
      <w:proofErr w:type="spellEnd"/>
      <w:r w:rsidRPr="00704F65">
        <w:t xml:space="preserve"> </w:t>
      </w:r>
      <w:r>
        <w:t xml:space="preserve">jederzeit </w:t>
      </w:r>
      <w:r w:rsidRPr="00704F65">
        <w:t xml:space="preserve">einen entsprechenden Nachweis </w:t>
      </w:r>
      <w:r>
        <w:t>verlangen.</w:t>
      </w:r>
    </w:p>
    <w:p w14:paraId="39948E44" w14:textId="77777777" w:rsidR="00D31979" w:rsidRPr="00E85717" w:rsidRDefault="00D31979" w:rsidP="00D31979">
      <w:pPr>
        <w:pStyle w:val="berschrift1"/>
      </w:pPr>
      <w:r>
        <w:t xml:space="preserve">§ 2 </w:t>
      </w:r>
      <w:r w:rsidRPr="00E85717">
        <w:t>PLICHTEN DER AUFTRAGNEHMERIN</w:t>
      </w:r>
    </w:p>
    <w:p w14:paraId="1322A232" w14:textId="77777777" w:rsidR="00D31979" w:rsidRDefault="00D31979" w:rsidP="00D31979">
      <w:pPr>
        <w:pStyle w:val="Unterabsatz"/>
        <w:numPr>
          <w:ilvl w:val="0"/>
          <w:numId w:val="26"/>
        </w:numPr>
        <w:spacing w:after="240"/>
        <w:ind w:left="360"/>
        <w:jc w:val="both"/>
        <w:rPr>
          <w:noProof w:val="0"/>
        </w:rPr>
      </w:pPr>
      <w:r w:rsidRPr="005A4CC6">
        <w:rPr>
          <w:noProof w:val="0"/>
        </w:rPr>
        <w:t xml:space="preserve">Die Auftragnehmerin hat die </w:t>
      </w:r>
      <w:r>
        <w:rPr>
          <w:noProof w:val="0"/>
        </w:rPr>
        <w:t>L</w:t>
      </w:r>
      <w:r w:rsidRPr="005A4CC6">
        <w:rPr>
          <w:noProof w:val="0"/>
        </w:rPr>
        <w:t xml:space="preserve">eistungen auf professionelle Weise nach Maßgabe des Vertrags sowie des jeweiligen Auftrags und </w:t>
      </w:r>
      <w:r>
        <w:rPr>
          <w:noProof w:val="0"/>
        </w:rPr>
        <w:t>der notwendigen Sorgfalt zu erbringen.</w:t>
      </w:r>
    </w:p>
    <w:p w14:paraId="7D8979DE" w14:textId="5C5D7CFD" w:rsidR="00691B2A" w:rsidRDefault="00691B2A" w:rsidP="00D31979">
      <w:pPr>
        <w:pStyle w:val="Unterabsatz"/>
        <w:spacing w:after="240"/>
        <w:ind w:left="357" w:hanging="357"/>
        <w:jc w:val="both"/>
        <w:rPr>
          <w:noProof w:val="0"/>
        </w:rPr>
      </w:pPr>
      <w:r w:rsidRPr="00691B2A">
        <w:t>Die Auftragnehmerin erbringt die vertraglichen Leistungen grundsätzlich mit eigenem Personal. Der Einsatz freier Mitarbeitender bedarf der vorherigen schriftlichen Zustimmung der Auftraggeberin. Die Einschaltung von Subunternehmen ist ausgeschlossen, sofern nicht im Einzelfall ausdrücklich schriftlich etwas anderes vereinbart wird</w:t>
      </w:r>
    </w:p>
    <w:p w14:paraId="654D529A" w14:textId="05753BF3" w:rsidR="00D31979" w:rsidRPr="005A4CC6" w:rsidRDefault="00D31979" w:rsidP="00D31979">
      <w:pPr>
        <w:pStyle w:val="Unterabsatz"/>
        <w:spacing w:after="240"/>
        <w:ind w:left="357" w:hanging="357"/>
        <w:jc w:val="both"/>
        <w:rPr>
          <w:noProof w:val="0"/>
        </w:rPr>
      </w:pPr>
      <w:r w:rsidRPr="00704F65">
        <w:t>Der/die AuftragnehmerIn</w:t>
      </w:r>
      <w:r w:rsidRPr="005A4CC6" w:rsidDel="00EA4092">
        <w:rPr>
          <w:noProof w:val="0"/>
        </w:rPr>
        <w:t xml:space="preserve"> </w:t>
      </w:r>
      <w:r w:rsidRPr="005A4CC6">
        <w:rPr>
          <w:noProof w:val="0"/>
        </w:rPr>
        <w:t>hat bei der Durchführung der Dienstleistungen sowie der Erstellung etwaiger Arbeitsprodukte alle anwendbaren Gesetze, Anforderungen, Vorschriften und Regelungen zu beachten, einschließlich jener, die von der Auftraggeberin oder von Behörden mitgeteilt bzw. auferlegt werden, insbesondere Vorschriften über Gesundheit, Sicherheit und Datenschutz.</w:t>
      </w:r>
    </w:p>
    <w:p w14:paraId="36A3133F" w14:textId="2C01A731" w:rsidR="00D05EDA" w:rsidRDefault="00D05EDA" w:rsidP="00D31979">
      <w:pPr>
        <w:pStyle w:val="Unterabsatz"/>
        <w:spacing w:after="240"/>
        <w:ind w:left="357" w:hanging="357"/>
        <w:jc w:val="both"/>
        <w:rPr>
          <w:noProof w:val="0"/>
        </w:rPr>
      </w:pPr>
      <w:r w:rsidRPr="00D05EDA">
        <w:rPr>
          <w:noProof w:val="0"/>
        </w:rPr>
        <w:t>Der Vertrag ist im Schwerpunkt auf die Erbringung technischer Dienstleistungen für die Veranstaltung gerichtet. Soweit ausnahmsweise ein konkret bestimmter Erfolg geschuldet ist, finden insoweit ergänzend die gesetzlichen Vorschriften des Werkvertragsrechts Anwendung</w:t>
      </w:r>
      <w:r w:rsidR="00872BD4">
        <w:rPr>
          <w:noProof w:val="0"/>
        </w:rPr>
        <w:t>.</w:t>
      </w:r>
    </w:p>
    <w:p w14:paraId="1EE3CF4C" w14:textId="4F7AD751" w:rsidR="00D31979" w:rsidRPr="005A4CC6" w:rsidRDefault="00D31979" w:rsidP="00D31979">
      <w:pPr>
        <w:pStyle w:val="Unterabsatz"/>
        <w:spacing w:after="240"/>
        <w:ind w:left="357" w:hanging="357"/>
        <w:jc w:val="both"/>
        <w:rPr>
          <w:noProof w:val="0"/>
        </w:rPr>
      </w:pPr>
      <w:r w:rsidRPr="005A4CC6">
        <w:rPr>
          <w:noProof w:val="0"/>
        </w:rPr>
        <w:t xml:space="preserve">Soweit nicht anderweitig </w:t>
      </w:r>
      <w:r>
        <w:rPr>
          <w:noProof w:val="0"/>
        </w:rPr>
        <w:t>vereinbart</w:t>
      </w:r>
      <w:r w:rsidRPr="005A4CC6">
        <w:rPr>
          <w:noProof w:val="0"/>
        </w:rPr>
        <w:t xml:space="preserve">, hat </w:t>
      </w:r>
      <w:r>
        <w:rPr>
          <w:noProof w:val="0"/>
        </w:rPr>
        <w:t>d</w:t>
      </w:r>
      <w:r w:rsidRPr="00704F65">
        <w:t>er/die AuftragnehmerIn</w:t>
      </w:r>
      <w:r w:rsidRPr="005A4CC6" w:rsidDel="008417B3">
        <w:rPr>
          <w:noProof w:val="0"/>
        </w:rPr>
        <w:t xml:space="preserve"> </w:t>
      </w:r>
      <w:r w:rsidRPr="005A4CC6">
        <w:rPr>
          <w:noProof w:val="0"/>
        </w:rPr>
        <w:t>auf eigene Kosten sämtliche Materialien und Ausrüstung, die für die Durchführung der Dienstleistungen erforderlich sind, bereitzustellen.</w:t>
      </w:r>
    </w:p>
    <w:p w14:paraId="249469A2" w14:textId="164BAA17" w:rsidR="00D31979" w:rsidRPr="005A4CC6" w:rsidRDefault="00D31979" w:rsidP="00D31979">
      <w:pPr>
        <w:pStyle w:val="Unterabsatz"/>
        <w:spacing w:after="480"/>
        <w:ind w:left="357" w:hanging="357"/>
        <w:jc w:val="both"/>
        <w:rPr>
          <w:noProof w:val="0"/>
        </w:rPr>
      </w:pPr>
      <w:r w:rsidRPr="00704F65">
        <w:t>Der/die AuftragnehmerIn</w:t>
      </w:r>
      <w:r w:rsidDel="00D86176">
        <w:rPr>
          <w:noProof w:val="0"/>
        </w:rPr>
        <w:t xml:space="preserve"> </w:t>
      </w:r>
      <w:r>
        <w:rPr>
          <w:noProof w:val="0"/>
        </w:rPr>
        <w:t xml:space="preserve">hat </w:t>
      </w:r>
      <w:r w:rsidRPr="005A4CC6">
        <w:rPr>
          <w:noProof w:val="0"/>
        </w:rPr>
        <w:t xml:space="preserve">dafür Sorge zu tragen, dass die Veranstaltung von den </w:t>
      </w:r>
      <w:r w:rsidR="00C93B4D">
        <w:rPr>
          <w:noProof w:val="0"/>
        </w:rPr>
        <w:t xml:space="preserve">Besucherinnen und </w:t>
      </w:r>
      <w:r w:rsidRPr="005A4CC6">
        <w:rPr>
          <w:noProof w:val="0"/>
        </w:rPr>
        <w:t xml:space="preserve">Besuchern als eine Veranstaltung der Auftraggeberin wahrgenommen wird. </w:t>
      </w:r>
      <w:r w:rsidRPr="00704F65">
        <w:t>Der/die AuftragnehmerIn</w:t>
      </w:r>
      <w:r w:rsidRPr="005A4CC6" w:rsidDel="00D86176">
        <w:rPr>
          <w:noProof w:val="0"/>
        </w:rPr>
        <w:t xml:space="preserve"> </w:t>
      </w:r>
      <w:r w:rsidRPr="005A4CC6">
        <w:rPr>
          <w:noProof w:val="0"/>
        </w:rPr>
        <w:t xml:space="preserve">wird gleichzeitig jeden Anschein vermeiden, </w:t>
      </w:r>
      <w:r>
        <w:rPr>
          <w:noProof w:val="0"/>
        </w:rPr>
        <w:t>er/sie</w:t>
      </w:r>
      <w:r w:rsidRPr="005A4CC6">
        <w:rPr>
          <w:noProof w:val="0"/>
        </w:rPr>
        <w:t xml:space="preserve"> stünde in einem Arbeitsverhältnis zu der Auftraggeberin. </w:t>
      </w:r>
      <w:r>
        <w:rPr>
          <w:noProof w:val="0"/>
        </w:rPr>
        <w:t xml:space="preserve">Von der Auftragnehmerin wird ein der jeweiligen Veranstaltung entsprechendes Auftreten erwartet. </w:t>
      </w:r>
    </w:p>
    <w:p w14:paraId="6CA52937" w14:textId="77777777" w:rsidR="00D31979" w:rsidRPr="00DA3DB2" w:rsidRDefault="00D31979" w:rsidP="00D31979">
      <w:pPr>
        <w:pStyle w:val="berschrift1"/>
      </w:pPr>
      <w:r>
        <w:t xml:space="preserve">§ 3 </w:t>
      </w:r>
      <w:r w:rsidRPr="00DA3DB2">
        <w:t>PFLICHTEN DER AUFTRAGGEBERIN</w:t>
      </w:r>
    </w:p>
    <w:p w14:paraId="172B1A1F" w14:textId="77777777" w:rsidR="00D31979" w:rsidRPr="00DA3DB2" w:rsidRDefault="00D31979" w:rsidP="00D31979">
      <w:pPr>
        <w:spacing w:after="480"/>
        <w:ind w:left="357"/>
        <w:rPr>
          <w:rFonts w:eastAsia="DIN 2014"/>
          <w:spacing w:val="8"/>
        </w:rPr>
      </w:pPr>
      <w:r w:rsidRPr="005A4CC6">
        <w:rPr>
          <w:rFonts w:eastAsia="DIN 2014"/>
          <w:spacing w:val="8"/>
        </w:rPr>
        <w:t xml:space="preserve">Die Auftraggeberin hat der Auftragnehmerin jede in berechtigter Weise geforderte, notwendige und zumutbare Unterstützung zukommen zu lassen (z. B. in Form der Bereitstellung von Daten, Dokumenten oder sonstigen notwendigen Informationen), damit </w:t>
      </w:r>
      <w:r>
        <w:rPr>
          <w:rFonts w:eastAsia="DIN 2014"/>
          <w:spacing w:val="8"/>
        </w:rPr>
        <w:t>d</w:t>
      </w:r>
      <w:r w:rsidRPr="00704F65">
        <w:t xml:space="preserve">er/die </w:t>
      </w:r>
      <w:proofErr w:type="spellStart"/>
      <w:r w:rsidRPr="00704F65">
        <w:t>AuftragnehmerIn</w:t>
      </w:r>
      <w:proofErr w:type="spellEnd"/>
      <w:r w:rsidRPr="005A4CC6" w:rsidDel="007709DC">
        <w:rPr>
          <w:rFonts w:eastAsia="DIN 2014"/>
          <w:spacing w:val="8"/>
        </w:rPr>
        <w:t xml:space="preserve"> </w:t>
      </w:r>
      <w:r w:rsidRPr="005A4CC6">
        <w:rPr>
          <w:rFonts w:eastAsia="DIN 2014"/>
          <w:spacing w:val="8"/>
        </w:rPr>
        <w:t xml:space="preserve">die Dienstleistungen erfüllen kann. </w:t>
      </w:r>
    </w:p>
    <w:p w14:paraId="47E50F9B" w14:textId="77777777" w:rsidR="00D31979" w:rsidRPr="00704F65" w:rsidRDefault="00D31979" w:rsidP="00D31979"/>
    <w:p w14:paraId="39F7D974" w14:textId="5AA91D07" w:rsidR="006B5D2D" w:rsidRPr="003F6692" w:rsidRDefault="006B5D2D" w:rsidP="006B5D2D">
      <w:pPr>
        <w:pStyle w:val="berschrift1"/>
      </w:pPr>
      <w:r w:rsidRPr="003F6692">
        <w:lastRenderedPageBreak/>
        <w:t xml:space="preserve">§ </w:t>
      </w:r>
      <w:r w:rsidR="0048117B">
        <w:t>4</w:t>
      </w:r>
      <w:r>
        <w:t xml:space="preserve"> VERGÜTUNG</w:t>
      </w:r>
    </w:p>
    <w:p w14:paraId="745E0B22" w14:textId="492EBA60" w:rsidR="00007516" w:rsidRDefault="00007516" w:rsidP="00007516">
      <w:pPr>
        <w:pStyle w:val="Listenabsatz"/>
        <w:numPr>
          <w:ilvl w:val="0"/>
          <w:numId w:val="19"/>
        </w:numPr>
      </w:pPr>
      <w:r>
        <w:t xml:space="preserve">Als Gegenleistung für die Ausführung der </w:t>
      </w:r>
      <w:r w:rsidRPr="00783917">
        <w:t xml:space="preserve">dem/der </w:t>
      </w:r>
      <w:proofErr w:type="spellStart"/>
      <w:r w:rsidRPr="00783917">
        <w:t>AuftragnehmerIn</w:t>
      </w:r>
      <w:proofErr w:type="spellEnd"/>
      <w:r>
        <w:t xml:space="preserve"> nach diesem Vertrag </w:t>
      </w:r>
      <w:r>
        <w:br/>
        <w:t xml:space="preserve">obliegenden Leistungen erhält </w:t>
      </w:r>
      <w:r w:rsidRPr="00783917">
        <w:t xml:space="preserve">der/die </w:t>
      </w:r>
      <w:proofErr w:type="spellStart"/>
      <w:r w:rsidRPr="00783917">
        <w:t>AuftragnehmerIn</w:t>
      </w:r>
      <w:proofErr w:type="spellEnd"/>
      <w:r>
        <w:t xml:space="preserve"> von der Auftraggeberin eine Vergütung in Höhe von EUR</w:t>
      </w:r>
      <w:r w:rsidR="00DB14C0">
        <w:t xml:space="preserve"> </w:t>
      </w:r>
      <w:r w:rsidR="001459E1" w:rsidRPr="001B27F2">
        <w:rPr>
          <w:highlight w:val="yellow"/>
        </w:rPr>
        <w:t>(…)</w:t>
      </w:r>
      <w:r w:rsidR="001459E1" w:rsidRPr="001B27F2">
        <w:rPr>
          <w:rStyle w:val="Funotenzeichen"/>
        </w:rPr>
        <w:footnoteReference w:id="1"/>
      </w:r>
      <w:r w:rsidR="001459E1" w:rsidRPr="001B27F2">
        <w:t>.</w:t>
      </w:r>
      <w:r w:rsidR="001459E1">
        <w:t xml:space="preserve"> </w:t>
      </w:r>
      <w:r>
        <w:t xml:space="preserve"> </w:t>
      </w:r>
      <w:r w:rsidR="001D037D" w:rsidRPr="00790FA8">
        <w:t xml:space="preserve">Eine </w:t>
      </w:r>
      <w:r w:rsidR="001D037D">
        <w:t>gegebenenfalls</w:t>
      </w:r>
      <w:r w:rsidR="001D037D" w:rsidRPr="00790FA8">
        <w:t xml:space="preserve"> anfallende Umsatzsteuer ist in der Vergütung enthalten</w:t>
      </w:r>
      <w:r w:rsidR="001D037D">
        <w:t xml:space="preserve">. </w:t>
      </w:r>
      <w:r>
        <w:t>Die Zahlung der Vergütung erfolgt nach Eingang der ordnungsgemäßen Rechnung</w:t>
      </w:r>
      <w:r w:rsidR="001459E1">
        <w:t xml:space="preserve">, </w:t>
      </w:r>
      <w:proofErr w:type="spellStart"/>
      <w:r w:rsidR="001459E1">
        <w:t>i</w:t>
      </w:r>
      <w:r w:rsidR="00737C2A">
        <w:t>Sd</w:t>
      </w:r>
      <w:proofErr w:type="spellEnd"/>
      <w:r w:rsidR="00737C2A">
        <w:t>. § 14 Abs. 4 UStG</w:t>
      </w:r>
      <w:r>
        <w:t xml:space="preserve"> (elektronisch an </w:t>
      </w:r>
      <w:hyperlink r:id="rId11">
        <w:r w:rsidR="00AB3BBC" w:rsidRPr="4C8F4F53">
          <w:rPr>
            <w:rStyle w:val="Hyperlink"/>
          </w:rPr>
          <w:t>rechnung@medienanstalt-nrw.de</w:t>
        </w:r>
      </w:hyperlink>
      <w:r w:rsidR="00AB3BBC">
        <w:t>; die Rechnungsstellung auf dem Postweg ist ausgeschlossen</w:t>
      </w:r>
      <w:r>
        <w:t xml:space="preserve">) unter Angabe des </w:t>
      </w:r>
      <w:r w:rsidRPr="0064150B">
        <w:t>Verwendungszwecks Kostenstelle 70</w:t>
      </w:r>
      <w:r w:rsidR="079B9BD8" w:rsidRPr="0064150B">
        <w:t>6</w:t>
      </w:r>
      <w:r w:rsidRPr="0064150B">
        <w:t xml:space="preserve">0, </w:t>
      </w:r>
      <w:proofErr w:type="spellStart"/>
      <w:r w:rsidRPr="0064150B">
        <w:t>Kontonr</w:t>
      </w:r>
      <w:proofErr w:type="spellEnd"/>
      <w:r w:rsidRPr="0064150B">
        <w:t>. 50002</w:t>
      </w:r>
      <w:r w:rsidR="3259C2F3" w:rsidRPr="0064150B">
        <w:t>0</w:t>
      </w:r>
      <w:r>
        <w:t xml:space="preserve">. Für den Zahlungsverzug der Auftraggeberin gelten die gesetzlichen Regelungen. </w:t>
      </w:r>
    </w:p>
    <w:p w14:paraId="56DE08F1" w14:textId="77777777" w:rsidR="00007516" w:rsidRDefault="00007516" w:rsidP="00007516">
      <w:pPr>
        <w:pStyle w:val="Listenabsatz"/>
        <w:ind w:left="425"/>
      </w:pPr>
    </w:p>
    <w:p w14:paraId="6FFDFF58" w14:textId="77777777" w:rsidR="000835E7" w:rsidRDefault="000835E7" w:rsidP="000835E7">
      <w:pPr>
        <w:pStyle w:val="Listenabsatz"/>
        <w:numPr>
          <w:ilvl w:val="0"/>
          <w:numId w:val="19"/>
        </w:numPr>
      </w:pPr>
      <w:bookmarkStart w:id="0" w:name="_Hlk128472000"/>
      <w:r w:rsidRPr="003F6692">
        <w:t xml:space="preserve">Im Übrigen schließt die oben vereinbarte Vergütung alle weiteren Kosten ein, insbesondere alle Geschäftskosten, die </w:t>
      </w:r>
      <w:bookmarkStart w:id="1" w:name="_Hlk209607667"/>
      <w:r w:rsidRPr="00783917">
        <w:t xml:space="preserve">dem/der </w:t>
      </w:r>
      <w:proofErr w:type="spellStart"/>
      <w:r w:rsidRPr="00783917">
        <w:t>AuftragnehmerIn</w:t>
      </w:r>
      <w:proofErr w:type="spellEnd"/>
      <w:r w:rsidRPr="003F6692">
        <w:t xml:space="preserve"> </w:t>
      </w:r>
      <w:bookmarkEnd w:id="1"/>
      <w:r w:rsidRPr="003F6692">
        <w:t xml:space="preserve">in Folge </w:t>
      </w:r>
      <w:r w:rsidRPr="00783917">
        <w:t>seiner/</w:t>
      </w:r>
      <w:r w:rsidRPr="00783917">
        <w:fldChar w:fldCharType="begin"/>
      </w:r>
      <w:r w:rsidRPr="00783917">
        <w:instrText xml:space="preserve"> IF </w:instrText>
      </w:r>
      <w:fldSimple w:instr=" MERGEFIELD Anrede_Vertrag ">
        <w:r w:rsidRPr="00783917">
          <w:rPr>
            <w:noProof/>
          </w:rPr>
          <w:instrText>«Anrede_Vertrag»</w:instrText>
        </w:r>
      </w:fldSimple>
      <w:r w:rsidRPr="00783917">
        <w:instrText xml:space="preserve"> = "Herrn" "seiner" "ihrer" </w:instrText>
      </w:r>
      <w:r w:rsidRPr="00783917">
        <w:fldChar w:fldCharType="separate"/>
      </w:r>
      <w:r w:rsidRPr="00783917">
        <w:rPr>
          <w:noProof/>
        </w:rPr>
        <w:t>ihrer</w:t>
      </w:r>
      <w:r w:rsidRPr="00783917">
        <w:fldChar w:fldCharType="end"/>
      </w:r>
      <w:r w:rsidRPr="003F6692">
        <w:t xml:space="preserve"> vertraglichen Obliegenheiten entstehen (Aufwand für Hilfspersonal, Unteraufträge, </w:t>
      </w:r>
      <w:r w:rsidRPr="00C60E15">
        <w:t>Büroaufwand, Reisekosten etc</w:t>
      </w:r>
      <w:r w:rsidRPr="003F6692">
        <w:t xml:space="preserve">.). </w:t>
      </w:r>
    </w:p>
    <w:p w14:paraId="7E39C59B" w14:textId="77777777" w:rsidR="000835E7" w:rsidRDefault="000835E7" w:rsidP="000835E7">
      <w:pPr>
        <w:pStyle w:val="Listenabsatz"/>
      </w:pPr>
    </w:p>
    <w:p w14:paraId="095EC838" w14:textId="15023C16" w:rsidR="000835E7" w:rsidRDefault="000835E7" w:rsidP="000835E7">
      <w:pPr>
        <w:pStyle w:val="Listenabsatz"/>
        <w:numPr>
          <w:ilvl w:val="0"/>
          <w:numId w:val="19"/>
        </w:numPr>
      </w:pPr>
      <w:r w:rsidRPr="00007516">
        <w:t xml:space="preserve">Die Vergütung wird nicht fällig, wenn die Veranstaltung </w:t>
      </w:r>
      <w:r w:rsidRPr="00216880">
        <w:t>„</w:t>
      </w:r>
      <w:r w:rsidR="003025BF">
        <w:t xml:space="preserve">Audiopreis 2026“ </w:t>
      </w:r>
      <w:r w:rsidRPr="00007516">
        <w:t xml:space="preserve">nicht stattfindet und </w:t>
      </w:r>
      <w:r w:rsidRPr="00783917">
        <w:t xml:space="preserve">der/die </w:t>
      </w:r>
      <w:proofErr w:type="spellStart"/>
      <w:r w:rsidRPr="00783917">
        <w:t>AuftragnehmerIn</w:t>
      </w:r>
      <w:proofErr w:type="spellEnd"/>
      <w:r w:rsidRPr="00007516">
        <w:t xml:space="preserve"> aus diesem Grund seine vertraglich geschuldeten Leistungen nicht zu erbringen hat.</w:t>
      </w:r>
    </w:p>
    <w:p w14:paraId="1433B808" w14:textId="77777777" w:rsidR="000835E7" w:rsidRDefault="000835E7" w:rsidP="000835E7">
      <w:pPr>
        <w:pStyle w:val="Listenabsatz"/>
        <w:ind w:left="425"/>
      </w:pPr>
    </w:p>
    <w:p w14:paraId="3C5AF08A" w14:textId="4DFEE0D4" w:rsidR="00AD3C39" w:rsidRPr="00FC38AC" w:rsidRDefault="000835E7" w:rsidP="009A2A79">
      <w:pPr>
        <w:pStyle w:val="Listenabsatz"/>
        <w:numPr>
          <w:ilvl w:val="0"/>
          <w:numId w:val="19"/>
        </w:numPr>
      </w:pPr>
      <w:r w:rsidRPr="00007516">
        <w:t xml:space="preserve">Ein Ausfallhonorar ist nicht vereinbart. Wird die vereinbarte Leistung nicht oder nur teilweise erbracht, </w:t>
      </w:r>
      <w:r>
        <w:t>wird</w:t>
      </w:r>
      <w:r w:rsidRPr="00007516">
        <w:t xml:space="preserve"> Vergütung entsprechend dem nicht erbrachten Anteil</w:t>
      </w:r>
      <w:r>
        <w:t xml:space="preserve"> anteilig gemindert. Etwaige Schadensersatzansprüche bleiben davon unberührt.</w:t>
      </w:r>
    </w:p>
    <w:p w14:paraId="47325A27" w14:textId="244EE979" w:rsidR="00D3421A" w:rsidRDefault="00761B61" w:rsidP="00A62791">
      <w:pPr>
        <w:pStyle w:val="berschrift1"/>
        <w:spacing w:line="276" w:lineRule="auto"/>
      </w:pPr>
      <w:r>
        <w:t xml:space="preserve">§ </w:t>
      </w:r>
      <w:r w:rsidR="00AD3C39">
        <w:t>5</w:t>
      </w:r>
      <w:r w:rsidRPr="0094313D">
        <w:t xml:space="preserve"> </w:t>
      </w:r>
      <w:r w:rsidR="00D3421A" w:rsidRPr="0094313D">
        <w:t>HAFTUNG</w:t>
      </w:r>
    </w:p>
    <w:bookmarkEnd w:id="0"/>
    <w:p w14:paraId="0A2262FA" w14:textId="3DDE8ADF" w:rsidR="00217937" w:rsidRPr="00F36447" w:rsidRDefault="00217937" w:rsidP="00B833CF">
      <w:pPr>
        <w:pStyle w:val="Listenabsatz"/>
        <w:numPr>
          <w:ilvl w:val="0"/>
          <w:numId w:val="22"/>
        </w:numPr>
      </w:pPr>
      <w:r w:rsidRPr="00783917">
        <w:t xml:space="preserve">Der/Die </w:t>
      </w:r>
      <w:proofErr w:type="spellStart"/>
      <w:r w:rsidRPr="00783917">
        <w:t>AuftragnehmerIn</w:t>
      </w:r>
      <w:proofErr w:type="spellEnd"/>
      <w:r w:rsidRPr="00783917">
        <w:t xml:space="preserve"> teilt der Auftraggeberin unter Angabe der Gründe unverzüglich mit, wenn er/sie</w:t>
      </w:r>
      <w:r>
        <w:t xml:space="preserve"> </w:t>
      </w:r>
      <w:r w:rsidRPr="00F36447">
        <w:t>den vereinbarten, festbestimmten Termin</w:t>
      </w:r>
      <w:r>
        <w:t xml:space="preserve"> nicht einhalten kann. </w:t>
      </w:r>
      <w:r w:rsidRPr="00B833CF">
        <w:rPr>
          <w:rFonts w:eastAsia="Arial"/>
          <w:szCs w:val="19"/>
        </w:rPr>
        <w:t xml:space="preserve">Die gemäß diesem Vertrag zu erbringenden Leistungen stellen ein Fixgeschäft gemäß § 323 Abs. 2 Nr. 2 BGB bzw. § 376 HGB dar. Der/Die </w:t>
      </w:r>
      <w:proofErr w:type="spellStart"/>
      <w:r w:rsidRPr="00B833CF">
        <w:rPr>
          <w:rFonts w:eastAsia="Arial"/>
          <w:szCs w:val="19"/>
        </w:rPr>
        <w:t>AuftragnehmerIn</w:t>
      </w:r>
      <w:proofErr w:type="spellEnd"/>
      <w:r w:rsidRPr="00B833CF">
        <w:rPr>
          <w:rFonts w:eastAsia="Arial"/>
          <w:szCs w:val="19"/>
        </w:rPr>
        <w:t xml:space="preserve"> erkennt an, dass die Erbringung zum vereinbarten, festbestimmten Termin für die Auftraggeberin wesentlich ist. Wird dieser Termin nicht eingehalten, kann die Auftraggeberin sofort Schadensersatz statt der Leistung geltend machen. </w:t>
      </w:r>
      <w:r w:rsidRPr="00F36447">
        <w:t xml:space="preserve"> </w:t>
      </w:r>
    </w:p>
    <w:p w14:paraId="643BCCD6" w14:textId="77777777" w:rsidR="00217937" w:rsidRDefault="00217937" w:rsidP="00217937">
      <w:pPr>
        <w:pStyle w:val="Listenabsatz"/>
        <w:spacing w:line="276" w:lineRule="auto"/>
        <w:ind w:left="-360"/>
        <w:rPr>
          <w:szCs w:val="19"/>
        </w:rPr>
      </w:pPr>
    </w:p>
    <w:p w14:paraId="39C2336C" w14:textId="6EE757E7" w:rsidR="00DA5F21" w:rsidRDefault="00217937" w:rsidP="00DA5F21">
      <w:pPr>
        <w:pStyle w:val="Listenabsatz"/>
        <w:numPr>
          <w:ilvl w:val="0"/>
          <w:numId w:val="22"/>
        </w:numPr>
      </w:pPr>
      <w:r>
        <w:t xml:space="preserve">Soweit </w:t>
      </w:r>
      <w:r w:rsidRPr="00783917">
        <w:t xml:space="preserve">der/die </w:t>
      </w:r>
      <w:proofErr w:type="spellStart"/>
      <w:r w:rsidRPr="00783917">
        <w:t>AuftragnehmerIn</w:t>
      </w:r>
      <w:proofErr w:type="spellEnd"/>
      <w:r>
        <w:t xml:space="preserve"> zur Vertragserfüllung </w:t>
      </w:r>
      <w:r w:rsidR="00544E8B">
        <w:t>freie Mitarbeitende</w:t>
      </w:r>
      <w:r>
        <w:t xml:space="preserve"> einschaltet, bleibt die Haftung </w:t>
      </w:r>
      <w:r w:rsidRPr="00783917">
        <w:t>des Auftragnehmers/der Auftragnehmerin</w:t>
      </w:r>
      <w:r>
        <w:t xml:space="preserve"> für diese unberührt, beschränkt sich insbesondere nicht auf ein bloßes Auswahlverschulden. </w:t>
      </w:r>
    </w:p>
    <w:p w14:paraId="09E96966" w14:textId="28C56E00" w:rsidR="00DA5F21" w:rsidRPr="008208B8" w:rsidRDefault="00DA5F21" w:rsidP="00DA5F21">
      <w:pPr>
        <w:pStyle w:val="berschrift1"/>
      </w:pPr>
      <w:r>
        <w:t xml:space="preserve">§ </w:t>
      </w:r>
      <w:r w:rsidR="000641F9">
        <w:t>6</w:t>
      </w:r>
      <w:r>
        <w:t xml:space="preserve"> </w:t>
      </w:r>
      <w:r w:rsidRPr="008208B8">
        <w:t>FILM-, FOTO-, TONRECHTE</w:t>
      </w:r>
    </w:p>
    <w:p w14:paraId="66A1E562" w14:textId="06137162" w:rsidR="00DA5F21" w:rsidRPr="00007516" w:rsidRDefault="00DA5F21" w:rsidP="00DA5F21">
      <w:pPr>
        <w:pStyle w:val="Unterabsatz"/>
        <w:numPr>
          <w:ilvl w:val="0"/>
          <w:numId w:val="0"/>
        </w:numPr>
        <w:spacing w:after="480"/>
        <w:ind w:left="357"/>
        <w:jc w:val="both"/>
        <w:rPr>
          <w:noProof w:val="0"/>
        </w:rPr>
      </w:pPr>
      <w:r w:rsidRPr="005A4CC6">
        <w:rPr>
          <w:noProof w:val="0"/>
        </w:rPr>
        <w:t xml:space="preserve">Sofern im Rahmen der </w:t>
      </w:r>
      <w:r>
        <w:rPr>
          <w:noProof w:val="0"/>
        </w:rPr>
        <w:t>jeweiligen Veranstaltung</w:t>
      </w:r>
      <w:r w:rsidRPr="005A4CC6">
        <w:rPr>
          <w:noProof w:val="0"/>
        </w:rPr>
        <w:t xml:space="preserve"> Aufnahmen </w:t>
      </w:r>
      <w:r>
        <w:rPr>
          <w:noProof w:val="0"/>
        </w:rPr>
        <w:t xml:space="preserve">durch die Auftraggeberin und von ihr beauftragter Dritter </w:t>
      </w:r>
      <w:r w:rsidRPr="005A4CC6">
        <w:rPr>
          <w:noProof w:val="0"/>
        </w:rPr>
        <w:t xml:space="preserve">angefertigt werden, erklärt sich die Auftragnehmerin damit einverstanden, dass im Rahmen der Erbringung ihrer Leistungen Aufnahmen, wie Film-, Foto- und/oder Tonaufnahmen (nachfolgend „Aufnahmen“ genannt) von der Auftragnehmerin angefertigt und </w:t>
      </w:r>
      <w:r w:rsidRPr="005A4CC6">
        <w:rPr>
          <w:noProof w:val="0"/>
        </w:rPr>
        <w:lastRenderedPageBreak/>
        <w:t>aufgezeichnet werden. Die Auftragnehmerin ist einverstanden, dass diese Aufnahmen von der Auftraggeberin archiviert und/oder veröffentlicht, vervielfältigt, verbreitet und öffentlich zugänglich gemacht werden dürfen. Die Auftragnehmerin räumt der Auftraggeberin insofern das nicht exklusive, unwiderrufliche, unterlizenzierbare Recht ein, diese Aufnahmen in unveränderter oder geänderter Form selbst oder durch Dritte, die im Auftrag und/oder mit Einverständnis der Auftraggeberin handeln, zur Berichterstattung und/oder zu werblichen oder redaktionellen Zwecken verbreitet oder veröffentlicht werden dürfen, und zwar ohne Beschränkung des sachlichen, räumlichen und zeitlichen Verwendungsbereichs (nachfolgend „Nutzungsrecht“ genannt). Die Einräumung des Nutzungsrechts erstreckt sich auf alle derzeit bekannten Nutzungsarten und beinhaltet insbesondere die Vervielfältigung, Verbreitung, Digitalisierung, Ausstellung, Vorführung, Bearbeitung, öffentliche Zugänglichmachung und öffentliche Wiedergabe der Aufnahmen für die oben genannten Zwecke. Die Aufnahmen dürfen somit sowohl digital als auch analog in allen dafür geeigneten Medien (z.</w:t>
      </w:r>
      <w:r w:rsidR="00890403">
        <w:rPr>
          <w:noProof w:val="0"/>
        </w:rPr>
        <w:t xml:space="preserve"> </w:t>
      </w:r>
      <w:r w:rsidRPr="005A4CC6">
        <w:rPr>
          <w:noProof w:val="0"/>
        </w:rPr>
        <w:t xml:space="preserve">B. Online-Nutzung jeglicher Art, einschließlich </w:t>
      </w:r>
      <w:proofErr w:type="spellStart"/>
      <w:r w:rsidRPr="005A4CC6">
        <w:rPr>
          <w:noProof w:val="0"/>
        </w:rPr>
        <w:t>Social</w:t>
      </w:r>
      <w:proofErr w:type="spellEnd"/>
      <w:r w:rsidRPr="005A4CC6">
        <w:rPr>
          <w:noProof w:val="0"/>
        </w:rPr>
        <w:t xml:space="preserve">-Media, jegliche Print-Nutzung usw.) genutzt und in Datenbanken, </w:t>
      </w:r>
      <w:proofErr w:type="gramStart"/>
      <w:r w:rsidRPr="005A4CC6">
        <w:rPr>
          <w:noProof w:val="0"/>
        </w:rPr>
        <w:t>auch</w:t>
      </w:r>
      <w:proofErr w:type="gramEnd"/>
      <w:r w:rsidRPr="005A4CC6">
        <w:rPr>
          <w:noProof w:val="0"/>
        </w:rPr>
        <w:t xml:space="preserve"> soweit sie online zugänglich sind, gespeichert werden.</w:t>
      </w:r>
    </w:p>
    <w:p w14:paraId="383ED376" w14:textId="2B421692" w:rsidR="007740BE" w:rsidRPr="000839F2" w:rsidRDefault="007740BE" w:rsidP="007740BE">
      <w:pPr>
        <w:pStyle w:val="berschrift1"/>
        <w:rPr>
          <w:b w:val="0"/>
          <w:color w:val="000000" w:themeColor="text1"/>
          <w:szCs w:val="26"/>
        </w:rPr>
      </w:pPr>
      <w:r w:rsidRPr="000839F2">
        <w:t xml:space="preserve">§ </w:t>
      </w:r>
      <w:r w:rsidR="000641F9">
        <w:t>7</w:t>
      </w:r>
      <w:r>
        <w:t xml:space="preserve"> VERSCHWIEGENHEITSPFLICHT</w:t>
      </w:r>
      <w:r w:rsidRPr="000839F2">
        <w:t xml:space="preserve">, </w:t>
      </w:r>
      <w:r>
        <w:t>DATENSCHUTZ</w:t>
      </w:r>
      <w:r w:rsidRPr="000839F2">
        <w:t xml:space="preserve"> </w:t>
      </w:r>
      <w:r>
        <w:t>UND</w:t>
      </w:r>
      <w:r w:rsidRPr="000839F2">
        <w:t xml:space="preserve"> </w:t>
      </w:r>
      <w:r>
        <w:rPr>
          <w:color w:val="000000" w:themeColor="text1"/>
          <w:szCs w:val="26"/>
        </w:rPr>
        <w:t>-SICHERHEIT</w:t>
      </w:r>
    </w:p>
    <w:p w14:paraId="5D4318ED" w14:textId="77777777" w:rsidR="007740BE" w:rsidRPr="000839F2" w:rsidRDefault="007740BE" w:rsidP="007740BE">
      <w:pPr>
        <w:pStyle w:val="Listenabsatz"/>
        <w:numPr>
          <w:ilvl w:val="0"/>
          <w:numId w:val="15"/>
        </w:numPr>
      </w:pPr>
      <w:r w:rsidRPr="00783917">
        <w:t xml:space="preserve">Der/Die </w:t>
      </w:r>
      <w:proofErr w:type="spellStart"/>
      <w:r w:rsidRPr="00783917">
        <w:t>AuftragnehmerIn</w:t>
      </w:r>
      <w:proofErr w:type="spellEnd"/>
      <w:r w:rsidRPr="000839F2">
        <w:t xml:space="preserve"> verpflichtet sich, über alle Vorgänge, Erkenntnisse, Informationen, Know-how und Einrichtungen der Auftraggeberin, die </w:t>
      </w:r>
      <w:r w:rsidRPr="00783917">
        <w:t>ihm/ihr</w:t>
      </w:r>
      <w:r w:rsidRPr="000839F2">
        <w:t xml:space="preserve"> im Zusammenhang mit diesem Vertrag in irgendeiner Form bekannt werden (nachfolgend „</w:t>
      </w:r>
      <w:r w:rsidRPr="007740BE">
        <w:rPr>
          <w:b/>
        </w:rPr>
        <w:t>Informationen</w:t>
      </w:r>
      <w:r w:rsidRPr="000839F2">
        <w:t xml:space="preserve">“), Verschwiegenheit zu bewahren und diese Verpflichtung auch </w:t>
      </w:r>
      <w:r w:rsidRPr="00783917">
        <w:t>seinen/ihren</w:t>
      </w:r>
      <w:r w:rsidRPr="000839F2">
        <w:t xml:space="preserve"> Mitarbeitern sowie etwaigen im Rahmen der Vertragserfüllung eingeschalteten Dritten aufzuerlegen. Dies gilt auch nach Beendigung dieses Vertrages. Die vorgenannten Verpflichtungen gelten jedoch nicht für solche Informationen, die (1) zum Zeitpunkt der Mitteilung bereits öffentlich bekannt waren oder danach ohne Verschulden </w:t>
      </w:r>
      <w:r w:rsidRPr="00783917">
        <w:t xml:space="preserve">des/der </w:t>
      </w:r>
      <w:proofErr w:type="spellStart"/>
      <w:r w:rsidRPr="00783917">
        <w:t>AuftragnehmersIn</w:t>
      </w:r>
      <w:proofErr w:type="spellEnd"/>
      <w:r w:rsidRPr="000839F2">
        <w:t xml:space="preserve"> bekannt werden, (2) </w:t>
      </w:r>
      <w:r w:rsidRPr="00783917">
        <w:t xml:space="preserve">dem/der </w:t>
      </w:r>
      <w:proofErr w:type="spellStart"/>
      <w:r w:rsidRPr="00783917">
        <w:t>AuftragnehmerIn</w:t>
      </w:r>
      <w:proofErr w:type="spellEnd"/>
      <w:r w:rsidRPr="000839F2">
        <w:t xml:space="preserve"> von Dritten berechtigterweise zugänglich gemacht wurden, (3) zum Zeitpunkt der Mitteilung </w:t>
      </w:r>
      <w:r w:rsidRPr="00783917">
        <w:t xml:space="preserve">des/der </w:t>
      </w:r>
      <w:proofErr w:type="spellStart"/>
      <w:r w:rsidRPr="00783917">
        <w:t>AuftragnehmersIn</w:t>
      </w:r>
      <w:proofErr w:type="spellEnd"/>
      <w:r w:rsidRPr="000839F2">
        <w:t xml:space="preserve"> bereits bekannt waren, (4) die unabhängig von der Offenbarung der Informationen von Mitarbeitern </w:t>
      </w:r>
      <w:r w:rsidRPr="00783917">
        <w:t xml:space="preserve">des/der </w:t>
      </w:r>
      <w:proofErr w:type="spellStart"/>
      <w:r w:rsidRPr="00783917">
        <w:t>AuftragnehmersIn</w:t>
      </w:r>
      <w:proofErr w:type="spellEnd"/>
      <w:r w:rsidRPr="00783917">
        <w:t>,</w:t>
      </w:r>
      <w:r w:rsidRPr="000839F2">
        <w:t xml:space="preserve"> die keinen Zugang zu den mitgeteilten Informationen hatten, entwickelt wurden, oder (5) die offenbart werden müssen, um den Anforderungen einer Behörde, eines anwendbaren Gesetzes oder einer anwendbaren Verordnung zu entsprechen, vorausgesetzt, dass </w:t>
      </w:r>
      <w:r w:rsidRPr="00783917">
        <w:t xml:space="preserve">der/die </w:t>
      </w:r>
      <w:proofErr w:type="spellStart"/>
      <w:r w:rsidRPr="00783917">
        <w:t>AuftragnehmerIn</w:t>
      </w:r>
      <w:proofErr w:type="spellEnd"/>
      <w:r w:rsidRPr="000839F2">
        <w:t xml:space="preserve"> zuvor die Auftraggeberin über diese Forderungen und die Absicht, die Informationen zu offenbaren, informiert, um der Auftraggeberin angemessene Gelegenheit einzuräumen, geeignete Schutzmaßnahmen zu ergreifen.</w:t>
      </w:r>
    </w:p>
    <w:p w14:paraId="72202BBD" w14:textId="77777777" w:rsidR="007740BE" w:rsidRPr="007740BE" w:rsidRDefault="007740BE" w:rsidP="007740BE">
      <w:pPr>
        <w:pStyle w:val="Listenabsatz"/>
        <w:ind w:left="425"/>
      </w:pPr>
    </w:p>
    <w:p w14:paraId="573AE439" w14:textId="77777777" w:rsidR="007740BE" w:rsidRDefault="007740BE" w:rsidP="007740BE">
      <w:pPr>
        <w:pStyle w:val="Listenabsatz"/>
        <w:numPr>
          <w:ilvl w:val="0"/>
          <w:numId w:val="15"/>
        </w:numPr>
      </w:pPr>
      <w:r w:rsidRPr="00783917">
        <w:t xml:space="preserve">Der/Die </w:t>
      </w:r>
      <w:proofErr w:type="spellStart"/>
      <w:r w:rsidRPr="00783917">
        <w:t>AuftragnehmerIn</w:t>
      </w:r>
      <w:proofErr w:type="spellEnd"/>
      <w:r w:rsidRPr="000839F2">
        <w:t xml:space="preserve"> verpflichtet sich, die überlassenen Daten streng vertraulich zu behandeln und geheim zu halten. Somit ist es </w:t>
      </w:r>
      <w:r w:rsidRPr="00783917">
        <w:t xml:space="preserve">dem/der </w:t>
      </w:r>
      <w:proofErr w:type="spellStart"/>
      <w:r w:rsidRPr="00783917">
        <w:t>AuftragnehmerIn</w:t>
      </w:r>
      <w:proofErr w:type="spellEnd"/>
      <w:r w:rsidRPr="000839F2">
        <w:t xml:space="preserve"> untersagt, geschützte personenbezogene Dat</w:t>
      </w:r>
      <w:r>
        <w:t>en oder Daten zu anderen als den</w:t>
      </w:r>
      <w:r w:rsidRPr="000839F2">
        <w:t xml:space="preserve"> zur jeweiligen Aufgabenerfüllung gehörenden Zwecken zu verarbeiten, bekannt zu geben, zugänglich zu machen oder sonst zu nutzen. </w:t>
      </w:r>
    </w:p>
    <w:p w14:paraId="09525493" w14:textId="77777777" w:rsidR="007740BE" w:rsidRPr="007740BE" w:rsidRDefault="007740BE" w:rsidP="007740BE">
      <w:pPr>
        <w:pStyle w:val="Listenabsatz"/>
        <w:rPr>
          <w:highlight w:val="yellow"/>
        </w:rPr>
      </w:pPr>
    </w:p>
    <w:p w14:paraId="3683342A" w14:textId="7E3075E3" w:rsidR="007740BE" w:rsidRDefault="007740BE" w:rsidP="007740BE">
      <w:pPr>
        <w:pStyle w:val="Listenabsatz"/>
        <w:numPr>
          <w:ilvl w:val="0"/>
          <w:numId w:val="15"/>
        </w:numPr>
      </w:pPr>
      <w:r w:rsidRPr="00783917">
        <w:t xml:space="preserve">Der/Die </w:t>
      </w:r>
      <w:proofErr w:type="spellStart"/>
      <w:r w:rsidRPr="00783917">
        <w:t>AuftragnehmerIn</w:t>
      </w:r>
      <w:proofErr w:type="spellEnd"/>
      <w:r w:rsidRPr="000839F2">
        <w:t xml:space="preserve"> verpflichtet sich zur Einhaltung der datenschutzrechtlichen Bestimmungen, inklusive der Bestellung eines Datenschutzbeauftragten nach Art. 37 DSGVO und §</w:t>
      </w:r>
      <w:r w:rsidR="00782399">
        <w:t xml:space="preserve"> </w:t>
      </w:r>
      <w:r w:rsidRPr="000839F2">
        <w:t>38 BDSG, falls die Voraussetzungen dafür erfüllt sind.</w:t>
      </w:r>
    </w:p>
    <w:p w14:paraId="627501E7" w14:textId="77777777" w:rsidR="007740BE" w:rsidRDefault="007740BE" w:rsidP="007740BE">
      <w:pPr>
        <w:pStyle w:val="Listenabsatz"/>
      </w:pPr>
    </w:p>
    <w:p w14:paraId="3DD6E22B" w14:textId="0990EB2D" w:rsidR="007740BE" w:rsidRDefault="007740BE" w:rsidP="007740BE">
      <w:pPr>
        <w:pStyle w:val="Listenabsatz"/>
        <w:numPr>
          <w:ilvl w:val="0"/>
          <w:numId w:val="15"/>
        </w:numPr>
      </w:pPr>
      <w:r w:rsidRPr="000839F2">
        <w:lastRenderedPageBreak/>
        <w:t xml:space="preserve">Sämtliche internen Mitarbeiter </w:t>
      </w:r>
      <w:r w:rsidRPr="00783917">
        <w:t xml:space="preserve">des/der </w:t>
      </w:r>
      <w:proofErr w:type="spellStart"/>
      <w:r w:rsidRPr="00783917">
        <w:t>AuftragnehmersIn</w:t>
      </w:r>
      <w:proofErr w:type="spellEnd"/>
      <w:r w:rsidRPr="000839F2">
        <w:t xml:space="preserve"> werden schriftlich auf das Datengeheimnis und die Vertraulichkeit nach der DSGVO verpflichtet. Der Dienstleister unterweist seine Mitarbeite</w:t>
      </w:r>
      <w:r w:rsidR="00682776">
        <w:t>nden</w:t>
      </w:r>
      <w:r w:rsidRPr="000839F2">
        <w:t xml:space="preserve"> entsprechend den Vorschriften der DSGVO und des BDSG. Darüber hinaus werden die Beschäftigten </w:t>
      </w:r>
      <w:r w:rsidRPr="00783917">
        <w:t xml:space="preserve">des/der </w:t>
      </w:r>
      <w:proofErr w:type="spellStart"/>
      <w:r w:rsidRPr="00783917">
        <w:t>AuftragnehmersIn</w:t>
      </w:r>
      <w:proofErr w:type="spellEnd"/>
      <w:r w:rsidRPr="000839F2">
        <w:t xml:space="preserve"> schriftlich darauf hingewiesen, dass die Auftraggeberin ein Berufsgeheimnisträger nach § 203 StGB ist und sie sich nach § 203 Abs. 4 StGB strafbar machen, wenn sie der Geheimhaltung unterliegenden Daten unbefugt offenbaren.</w:t>
      </w:r>
    </w:p>
    <w:p w14:paraId="77AF70FF" w14:textId="77777777" w:rsidR="007740BE" w:rsidRPr="007740BE" w:rsidRDefault="007740BE" w:rsidP="007740BE">
      <w:pPr>
        <w:pStyle w:val="Listenabsatz"/>
        <w:rPr>
          <w:highlight w:val="yellow"/>
        </w:rPr>
      </w:pPr>
    </w:p>
    <w:p w14:paraId="208EDDA0" w14:textId="77777777" w:rsidR="007740BE" w:rsidRDefault="007740BE" w:rsidP="007740BE">
      <w:pPr>
        <w:pStyle w:val="Listenabsatz"/>
        <w:numPr>
          <w:ilvl w:val="0"/>
          <w:numId w:val="15"/>
        </w:numPr>
      </w:pPr>
      <w:r w:rsidRPr="00783917">
        <w:t xml:space="preserve">Der/Die </w:t>
      </w:r>
      <w:proofErr w:type="spellStart"/>
      <w:r w:rsidRPr="00783917">
        <w:t>AuftragnehmerIn</w:t>
      </w:r>
      <w:proofErr w:type="spellEnd"/>
      <w:r w:rsidRPr="000839F2">
        <w:t xml:space="preserve"> sichert zu, dass </w:t>
      </w:r>
      <w:r w:rsidRPr="00783917">
        <w:t>er/sie</w:t>
      </w:r>
      <w:r w:rsidRPr="000839F2">
        <w:t xml:space="preserve"> sämtliche Informationen ausschließlich zum oben genannten Zweck und in Übereinstimmung mit dieser Vereinbarung verwendet. Jede andere Nutzung ist untersagt.</w:t>
      </w:r>
    </w:p>
    <w:p w14:paraId="23D907B0" w14:textId="77777777" w:rsidR="007740BE" w:rsidRPr="007740BE" w:rsidRDefault="007740BE" w:rsidP="007740BE">
      <w:pPr>
        <w:pStyle w:val="Listenabsatz"/>
        <w:rPr>
          <w:highlight w:val="yellow"/>
        </w:rPr>
      </w:pPr>
    </w:p>
    <w:p w14:paraId="5808A621" w14:textId="458FEE34" w:rsidR="007740BE" w:rsidRDefault="007740BE" w:rsidP="007740BE">
      <w:pPr>
        <w:pStyle w:val="Listenabsatz"/>
        <w:numPr>
          <w:ilvl w:val="0"/>
          <w:numId w:val="15"/>
        </w:numPr>
      </w:pPr>
      <w:r w:rsidRPr="00783917">
        <w:t xml:space="preserve">Der/Die </w:t>
      </w:r>
      <w:proofErr w:type="spellStart"/>
      <w:r w:rsidRPr="00783917">
        <w:t>AuftragnehmerIn</w:t>
      </w:r>
      <w:proofErr w:type="spellEnd"/>
      <w:r w:rsidRPr="000839F2">
        <w:t xml:space="preserve"> sichert zu, dass sämtliche vertraulichen Informationen an einem gesicherten Ort aufbewahrt werden. Der Zugriff auf die vertraulichen Informationen ist auf solche Mitarbeiter und Vertreter zu beschränken, die in angemessener und </w:t>
      </w:r>
      <w:r w:rsidR="00C36BEF" w:rsidRPr="000839F2">
        <w:t>notwendigerweise</w:t>
      </w:r>
      <w:r w:rsidRPr="000839F2">
        <w:t xml:space="preserve"> Informationen zum Zweck der Zusammenarbeit benötigen.</w:t>
      </w:r>
    </w:p>
    <w:p w14:paraId="5EDA2CDC" w14:textId="77777777" w:rsidR="007740BE" w:rsidRDefault="007740BE" w:rsidP="007740BE">
      <w:pPr>
        <w:pStyle w:val="Listenabsatz"/>
      </w:pPr>
    </w:p>
    <w:p w14:paraId="72F7CAD6" w14:textId="77777777" w:rsidR="007740BE" w:rsidRDefault="007740BE" w:rsidP="007740BE">
      <w:pPr>
        <w:pStyle w:val="Listenabsatz"/>
        <w:numPr>
          <w:ilvl w:val="0"/>
          <w:numId w:val="15"/>
        </w:numPr>
      </w:pPr>
      <w:r w:rsidRPr="000839F2">
        <w:t>Die Verarbeitung und Nutzung der Daten findet ausschließlich im Gebiet der Bundesrepublik Deutschland, in einem Mitgliedsstaat der Europäischen Union oder in einem anderen Vertragsstaat des Abkommens über den Europäischen Wirtschaftsraum statt. Jede Verlagerung in ein Drittland bedarf der vorherigen Zustimmung des Auftraggebers und darf nur erfolgen, wenn die besonderen Voraussetzungen der Art. 44 ff. DSVGO erfüllt sind.</w:t>
      </w:r>
    </w:p>
    <w:p w14:paraId="272D688F" w14:textId="77777777" w:rsidR="007740BE" w:rsidRPr="007740BE" w:rsidRDefault="007740BE" w:rsidP="007740BE">
      <w:pPr>
        <w:pStyle w:val="Listenabsatz"/>
        <w:rPr>
          <w:highlight w:val="yellow"/>
        </w:rPr>
      </w:pPr>
    </w:p>
    <w:p w14:paraId="2122C563" w14:textId="7499FDCF" w:rsidR="007740BE" w:rsidRDefault="007740BE" w:rsidP="007B1E51">
      <w:pPr>
        <w:pStyle w:val="Listenabsatz"/>
        <w:numPr>
          <w:ilvl w:val="0"/>
          <w:numId w:val="15"/>
        </w:numPr>
      </w:pPr>
      <w:r w:rsidRPr="00783917">
        <w:t xml:space="preserve">Der/Die </w:t>
      </w:r>
      <w:proofErr w:type="spellStart"/>
      <w:r w:rsidRPr="00783917">
        <w:t>AuftragnehmerIn</w:t>
      </w:r>
      <w:proofErr w:type="spellEnd"/>
      <w:r w:rsidRPr="000839F2">
        <w:t xml:space="preserve"> garantiert die Umsetzung und Einhaltung aller für diesen Auftrag notwendigen technischen und organisatorischen Maßnahmen im Sinne des Art. 32 DSGVO.</w:t>
      </w:r>
    </w:p>
    <w:p w14:paraId="00F08988" w14:textId="77777777" w:rsidR="007B1E51" w:rsidRPr="007B1E51" w:rsidRDefault="007B1E51" w:rsidP="007B1E51">
      <w:pPr>
        <w:pStyle w:val="Listenabsatz"/>
        <w:ind w:left="425"/>
      </w:pPr>
    </w:p>
    <w:p w14:paraId="4DFB21A2" w14:textId="77777777" w:rsidR="007740BE" w:rsidRDefault="007740BE" w:rsidP="007740BE">
      <w:pPr>
        <w:pStyle w:val="Listenabsatz"/>
        <w:numPr>
          <w:ilvl w:val="0"/>
          <w:numId w:val="15"/>
        </w:numPr>
      </w:pPr>
      <w:r w:rsidRPr="00783917">
        <w:t xml:space="preserve">Der/Die </w:t>
      </w:r>
      <w:proofErr w:type="spellStart"/>
      <w:r w:rsidRPr="00783917">
        <w:t>AuftragnehmerIn</w:t>
      </w:r>
      <w:proofErr w:type="spellEnd"/>
      <w:r w:rsidRPr="000839F2">
        <w:t xml:space="preserve"> garantiert die Einhaltung dieser Vertraulichkeitsverpflichtung.</w:t>
      </w:r>
    </w:p>
    <w:p w14:paraId="3646264F" w14:textId="77777777" w:rsidR="007740BE" w:rsidRDefault="007740BE" w:rsidP="007740BE">
      <w:pPr>
        <w:pStyle w:val="Listenabsatz"/>
      </w:pPr>
    </w:p>
    <w:p w14:paraId="3C38721A" w14:textId="77777777" w:rsidR="007740BE" w:rsidRPr="000839F2" w:rsidRDefault="007740BE" w:rsidP="007740BE">
      <w:pPr>
        <w:pStyle w:val="Listenabsatz"/>
        <w:numPr>
          <w:ilvl w:val="0"/>
          <w:numId w:val="15"/>
        </w:numPr>
      </w:pPr>
      <w:r w:rsidRPr="000839F2">
        <w:t xml:space="preserve">Erkennt </w:t>
      </w:r>
      <w:r w:rsidRPr="00783917">
        <w:t xml:space="preserve">der/die </w:t>
      </w:r>
      <w:proofErr w:type="spellStart"/>
      <w:r w:rsidRPr="00783917">
        <w:t>AuftragnehmerIn</w:t>
      </w:r>
      <w:proofErr w:type="spellEnd"/>
      <w:r w:rsidRPr="000839F2">
        <w:t xml:space="preserve"> im Rahmen der Aufgabenerfüllung bzw. in Fällen gesetzlicher und behördlicher Verpflichtungen die Verletzung gesetzlicher Verpflichtungen oder besteht ein entsprechender Verdacht, so hat </w:t>
      </w:r>
      <w:r w:rsidRPr="00783917">
        <w:t>er/sie</w:t>
      </w:r>
      <w:r w:rsidRPr="000839F2">
        <w:t xml:space="preserve"> die Auftraggeberin unverzüglich hierüber zu informieren.</w:t>
      </w:r>
    </w:p>
    <w:p w14:paraId="5C7E1B45" w14:textId="4783F8B0" w:rsidR="007740BE" w:rsidRPr="000839F2" w:rsidRDefault="007740BE" w:rsidP="007740BE">
      <w:pPr>
        <w:pStyle w:val="berschrift1"/>
      </w:pPr>
      <w:r w:rsidRPr="000839F2">
        <w:t xml:space="preserve">§ </w:t>
      </w:r>
      <w:r w:rsidR="000641F9">
        <w:t>8</w:t>
      </w:r>
      <w:r w:rsidR="00D3421A">
        <w:t xml:space="preserve"> </w:t>
      </w:r>
      <w:r w:rsidRPr="000839F2">
        <w:t xml:space="preserve">URHEBER- UND LEISTUNGSSCHUTZRECHTE </w:t>
      </w:r>
    </w:p>
    <w:p w14:paraId="6CE91F5F" w14:textId="77777777" w:rsidR="007740BE" w:rsidRPr="007740BE" w:rsidRDefault="007740BE" w:rsidP="007B1E51">
      <w:pPr>
        <w:ind w:left="425"/>
      </w:pPr>
      <w:r w:rsidRPr="00783917">
        <w:t xml:space="preserve">Der/Die </w:t>
      </w:r>
      <w:proofErr w:type="spellStart"/>
      <w:r w:rsidRPr="00783917">
        <w:t>AuftragnehmerIn</w:t>
      </w:r>
      <w:proofErr w:type="spellEnd"/>
      <w:r w:rsidRPr="000839F2">
        <w:t xml:space="preserve"> garantiert, über die durch diesen Vertrag der Auftraggeberin eingeräumten Rechte verfügungsberechtigt zu sein. </w:t>
      </w:r>
      <w:r w:rsidRPr="00783917">
        <w:t xml:space="preserve">Der/Die </w:t>
      </w:r>
      <w:proofErr w:type="spellStart"/>
      <w:r w:rsidRPr="00783917">
        <w:t>AuftragnehmerIn</w:t>
      </w:r>
      <w:proofErr w:type="spellEnd"/>
      <w:r w:rsidRPr="000839F2">
        <w:t xml:space="preserve"> stellt insbesondere sicher, die für die Erstellung der Leistung erforderlichen Urheber- und Leistungsschutzrechte erworben zu haben oder im Laufe der Erbringung der Leistungen zu erwerben. </w:t>
      </w:r>
      <w:r w:rsidRPr="00783917">
        <w:t xml:space="preserve">Der/Die </w:t>
      </w:r>
      <w:proofErr w:type="spellStart"/>
      <w:r w:rsidRPr="00783917">
        <w:t>AuftragnehmerIn</w:t>
      </w:r>
      <w:proofErr w:type="spellEnd"/>
      <w:r w:rsidRPr="000839F2">
        <w:t xml:space="preserve"> stellt die Auftraggeberin von Ansprüchen Dritter aus Verletzung von Urheber- und Leistungsschutzrechten frei, welche Dritte aufgrund der Erbringung der Leistungen </w:t>
      </w:r>
      <w:r w:rsidRPr="00783917">
        <w:t xml:space="preserve">des/der </w:t>
      </w:r>
      <w:proofErr w:type="spellStart"/>
      <w:r w:rsidRPr="00783917">
        <w:t>AuftragnehmersIn</w:t>
      </w:r>
      <w:proofErr w:type="spellEnd"/>
      <w:r w:rsidRPr="000839F2">
        <w:t xml:space="preserve"> oder der Nutzung dieser Leistungen durch die Auftraggeberin geltend machen. Zu den erstattungsfähigen Kosten zählen auch die angemessenen Kosten einer Rechtsverfolgung und Rechtsverteidigung, die der Auftraggeberin oder einem ihrer Lizenznehmer bei der Durchsetzung der durch diesen Vertrag übertragenen Rechte oder zur Abwehr von Ansprüchen Dritter entstehen sollten. </w:t>
      </w:r>
    </w:p>
    <w:p w14:paraId="466582A3" w14:textId="04BE56F9" w:rsidR="007740BE" w:rsidRDefault="007740BE" w:rsidP="007740BE">
      <w:pPr>
        <w:pStyle w:val="berschrift1"/>
      </w:pPr>
      <w:r w:rsidRPr="000839F2">
        <w:lastRenderedPageBreak/>
        <w:t xml:space="preserve">§ </w:t>
      </w:r>
      <w:r w:rsidR="000641F9">
        <w:t>9</w:t>
      </w:r>
      <w:r>
        <w:t xml:space="preserve"> SCHLUSSBESTIMMUNGEN</w:t>
      </w:r>
    </w:p>
    <w:p w14:paraId="2628D0E4" w14:textId="6AF21226" w:rsidR="00237965" w:rsidRDefault="00237965" w:rsidP="00237965">
      <w:pPr>
        <w:numPr>
          <w:ilvl w:val="0"/>
          <w:numId w:val="13"/>
        </w:numPr>
        <w:spacing w:after="160" w:line="259" w:lineRule="auto"/>
        <w:ind w:left="425" w:hanging="425"/>
        <w:contextualSpacing/>
      </w:pPr>
      <w:r w:rsidRPr="00657666">
        <w:t>Der Vertrag wird mit Zuschlag über das Vergabeportal wirksam (Vertragsbeginn).</w:t>
      </w:r>
    </w:p>
    <w:p w14:paraId="06E27AD2" w14:textId="77777777" w:rsidR="00237965" w:rsidRPr="00657666" w:rsidRDefault="00237965" w:rsidP="00237965">
      <w:pPr>
        <w:tabs>
          <w:tab w:val="left" w:pos="6611"/>
        </w:tabs>
        <w:spacing w:after="160" w:line="259" w:lineRule="auto"/>
        <w:ind w:left="567"/>
        <w:contextualSpacing/>
      </w:pPr>
      <w:r>
        <w:tab/>
      </w:r>
    </w:p>
    <w:p w14:paraId="398E8269" w14:textId="77777777" w:rsidR="00237965" w:rsidRDefault="00237965" w:rsidP="00237965">
      <w:pPr>
        <w:numPr>
          <w:ilvl w:val="0"/>
          <w:numId w:val="13"/>
        </w:numPr>
        <w:spacing w:after="160" w:line="259" w:lineRule="auto"/>
        <w:ind w:left="425" w:hanging="425"/>
        <w:contextualSpacing/>
      </w:pPr>
      <w:r w:rsidRPr="00657666">
        <w:t>Der/Die Auftragnehmerin stehen Aufrechnungs- oder Zurückbehaltungsrechte nur insoweit zu, als der jeweilige Anspruch unbestritten oder rechtskräftig festgestellt ist. Außerdem ist sie jeweils zur Ausübung eines Zurückbehaltungsrechts nur insoweit befugt, als der entsprechende Gegenanspruch auf diesem Vertrag beruht.</w:t>
      </w:r>
    </w:p>
    <w:p w14:paraId="2B2DD1DC" w14:textId="77777777" w:rsidR="00237965" w:rsidRPr="00657666" w:rsidRDefault="00237965" w:rsidP="00237965">
      <w:pPr>
        <w:spacing w:after="160" w:line="259" w:lineRule="auto"/>
        <w:ind w:left="567"/>
        <w:contextualSpacing/>
      </w:pPr>
    </w:p>
    <w:p w14:paraId="17D8A4FD" w14:textId="77777777" w:rsidR="00237965" w:rsidRDefault="00237965" w:rsidP="00237965">
      <w:pPr>
        <w:numPr>
          <w:ilvl w:val="0"/>
          <w:numId w:val="13"/>
        </w:numPr>
        <w:spacing w:after="160" w:line="259" w:lineRule="auto"/>
        <w:ind w:left="425" w:hanging="425"/>
        <w:contextualSpacing/>
      </w:pPr>
      <w:r w:rsidRPr="00657666">
        <w:t xml:space="preserve">Mündliche Nebenabreden sind nicht getroffen. </w:t>
      </w:r>
      <w:r w:rsidRPr="0098419F">
        <w:t>Änderungen und Ergänzungen dieses Vertrages bedürfen zu ihrer Gültigkeit der Schriftform. Dies gilt auch für die Regelung zum Schriftformerfordernis.</w:t>
      </w:r>
    </w:p>
    <w:p w14:paraId="6D3E3CFF" w14:textId="77777777" w:rsidR="00237965" w:rsidRDefault="00237965" w:rsidP="00237965">
      <w:pPr>
        <w:spacing w:after="160" w:line="259" w:lineRule="auto"/>
        <w:ind w:left="567"/>
        <w:contextualSpacing/>
      </w:pPr>
    </w:p>
    <w:p w14:paraId="07B70098" w14:textId="21571A5E" w:rsidR="00237965" w:rsidRDefault="00237965" w:rsidP="00237965">
      <w:pPr>
        <w:numPr>
          <w:ilvl w:val="0"/>
          <w:numId w:val="13"/>
        </w:numPr>
        <w:spacing w:after="160" w:line="259" w:lineRule="auto"/>
        <w:ind w:left="425" w:hanging="425"/>
        <w:contextualSpacing/>
      </w:pPr>
      <w:r w:rsidRPr="000839F2">
        <w:t>Dieser Vertrag wird unter Ausschluss der Anwendung sämtlicher Allgemeiner Geschäftsbedingungen</w:t>
      </w:r>
      <w:r w:rsidR="003F1CAE">
        <w:t xml:space="preserve"> (AGB)</w:t>
      </w:r>
      <w:r w:rsidRPr="000839F2">
        <w:t xml:space="preserve"> geschlossen. </w:t>
      </w:r>
      <w:proofErr w:type="gramStart"/>
      <w:r w:rsidRPr="000839F2">
        <w:t>Stillschweigende</w:t>
      </w:r>
      <w:proofErr w:type="gramEnd"/>
      <w:r w:rsidRPr="000839F2">
        <w:t>, mündliche oder schriftliche Nebenabreden sind nicht getroffen worden.</w:t>
      </w:r>
    </w:p>
    <w:p w14:paraId="129E87BC" w14:textId="77777777" w:rsidR="00237965" w:rsidRPr="00657666" w:rsidRDefault="00237965" w:rsidP="00237965">
      <w:pPr>
        <w:spacing w:after="160" w:line="259" w:lineRule="auto"/>
        <w:ind w:left="567"/>
        <w:contextualSpacing/>
      </w:pPr>
    </w:p>
    <w:p w14:paraId="66C9F9D5" w14:textId="77777777" w:rsidR="00237965" w:rsidRPr="00775247" w:rsidRDefault="00237965" w:rsidP="00237965">
      <w:pPr>
        <w:numPr>
          <w:ilvl w:val="0"/>
          <w:numId w:val="13"/>
        </w:numPr>
        <w:spacing w:after="160" w:line="259" w:lineRule="auto"/>
        <w:ind w:left="425" w:hanging="425"/>
        <w:contextualSpacing/>
        <w:rPr>
          <w:iCs/>
        </w:rPr>
      </w:pPr>
      <w:r w:rsidRPr="00775247">
        <w:rPr>
          <w:iCs/>
        </w:rPr>
        <w:t xml:space="preserve">Sämtliche </w:t>
      </w:r>
      <w:r w:rsidRPr="00657666">
        <w:t>Anlagen</w:t>
      </w:r>
      <w:r w:rsidRPr="00775247">
        <w:rPr>
          <w:iCs/>
        </w:rPr>
        <w:t xml:space="preserve"> sind integraler Bestandteil dieses Vertrages. Sollten sich Regelungen der Anlagen und Regelungen dieses Vertrages widersprechen, so haben die Regelungen dieses Vertrages Vorrang.</w:t>
      </w:r>
    </w:p>
    <w:p w14:paraId="6D82459B" w14:textId="77777777" w:rsidR="00237965" w:rsidRPr="00657666" w:rsidRDefault="00237965" w:rsidP="00237965">
      <w:pPr>
        <w:spacing w:after="160" w:line="259" w:lineRule="auto"/>
        <w:ind w:left="567"/>
        <w:contextualSpacing/>
      </w:pPr>
    </w:p>
    <w:p w14:paraId="39B5345C" w14:textId="77777777" w:rsidR="00237965" w:rsidRDefault="00237965" w:rsidP="00237965">
      <w:pPr>
        <w:numPr>
          <w:ilvl w:val="0"/>
          <w:numId w:val="13"/>
        </w:numPr>
        <w:spacing w:after="160" w:line="259" w:lineRule="auto"/>
        <w:ind w:left="425" w:hanging="425"/>
        <w:contextualSpacing/>
      </w:pPr>
      <w:r w:rsidRPr="000839F2">
        <w:t xml:space="preserve">Die Nichtigkeit oder Unwirksamkeit einer Bestimmung dieses Vertrages berührt seine Gültigkeit im Übrigen nicht. Die mangelhafte Bestimmung ist durch eine Regelung zu ersetzen, deren wirtschaftlicher und rechtlicher Sinn der mangelhaften Bestimmung möglichst </w:t>
      </w:r>
      <w:proofErr w:type="gramStart"/>
      <w:r w:rsidRPr="00657666">
        <w:t>nahe kommt</w:t>
      </w:r>
      <w:proofErr w:type="gramEnd"/>
      <w:r w:rsidRPr="00657666">
        <w:t>.</w:t>
      </w:r>
      <w:r w:rsidRPr="000839F2">
        <w:t xml:space="preserve"> Gleiches gilt, sollte dieser Vertrag eine Regelungslücke aufweisen.</w:t>
      </w:r>
    </w:p>
    <w:p w14:paraId="77A67A5F" w14:textId="77777777" w:rsidR="00237965" w:rsidRPr="00657666" w:rsidRDefault="00237965" w:rsidP="00237965">
      <w:pPr>
        <w:spacing w:after="160" w:line="259" w:lineRule="auto"/>
        <w:ind w:left="567"/>
        <w:contextualSpacing/>
      </w:pPr>
    </w:p>
    <w:p w14:paraId="48B17D41" w14:textId="77777777" w:rsidR="00237965" w:rsidRDefault="00237965" w:rsidP="00237965">
      <w:pPr>
        <w:numPr>
          <w:ilvl w:val="0"/>
          <w:numId w:val="13"/>
        </w:numPr>
        <w:spacing w:after="160" w:line="259" w:lineRule="auto"/>
        <w:ind w:left="425" w:hanging="425"/>
        <w:contextualSpacing/>
      </w:pPr>
      <w:r w:rsidRPr="00657666">
        <w:t>Ein Streitfall berechtigt die Auftragnehmerin nicht, die Arbeit zu unterbrechen und/oder einzustellen.</w:t>
      </w:r>
    </w:p>
    <w:p w14:paraId="5C1F126F" w14:textId="77777777" w:rsidR="00237965" w:rsidRPr="00657666" w:rsidRDefault="00237965" w:rsidP="00237965">
      <w:pPr>
        <w:spacing w:after="160" w:line="259" w:lineRule="auto"/>
        <w:ind w:left="567"/>
        <w:contextualSpacing/>
      </w:pPr>
    </w:p>
    <w:p w14:paraId="2F1314C7" w14:textId="77777777" w:rsidR="00237965" w:rsidRDefault="00237965" w:rsidP="00237965">
      <w:pPr>
        <w:numPr>
          <w:ilvl w:val="0"/>
          <w:numId w:val="13"/>
        </w:numPr>
        <w:spacing w:after="160" w:line="259" w:lineRule="auto"/>
        <w:ind w:left="425" w:hanging="425"/>
        <w:contextualSpacing/>
      </w:pPr>
      <w:r w:rsidRPr="00657666">
        <w:t>Erfüllungsort und ausschließlicher Gerichtsstand für sämtliche Streitigkeiten aus und im Zusammenhang mit diesem Vertrag ist Düsseldorf.</w:t>
      </w:r>
    </w:p>
    <w:p w14:paraId="51ACCC5B" w14:textId="77777777" w:rsidR="00237965" w:rsidRDefault="00237965" w:rsidP="00237965">
      <w:pPr>
        <w:spacing w:after="160" w:line="259" w:lineRule="auto"/>
        <w:contextualSpacing/>
      </w:pPr>
    </w:p>
    <w:p w14:paraId="5064BF50" w14:textId="77777777" w:rsidR="000641F9" w:rsidRDefault="000641F9" w:rsidP="00237965">
      <w:pPr>
        <w:spacing w:after="160" w:line="259" w:lineRule="auto"/>
        <w:contextualSpacing/>
      </w:pPr>
    </w:p>
    <w:p w14:paraId="4B4D4C68" w14:textId="77777777" w:rsidR="00237965" w:rsidRDefault="00237965" w:rsidP="00237965">
      <w:pPr>
        <w:spacing w:after="160" w:line="259" w:lineRule="auto"/>
        <w:contextualSpacing/>
      </w:pPr>
    </w:p>
    <w:p w14:paraId="0FFF389D" w14:textId="77777777" w:rsidR="00237965" w:rsidRPr="00657666" w:rsidRDefault="00237965" w:rsidP="00237965">
      <w:pPr>
        <w:spacing w:after="160" w:line="259" w:lineRule="auto"/>
        <w:contextualSpacing/>
      </w:pPr>
    </w:p>
    <w:p w14:paraId="0E9E6961" w14:textId="77777777" w:rsidR="00B80948" w:rsidRDefault="00B80948">
      <w:pPr>
        <w:spacing w:after="160" w:line="259" w:lineRule="auto"/>
        <w:jc w:val="left"/>
      </w:pPr>
    </w:p>
    <w:p w14:paraId="44DA4FA4" w14:textId="417A6642" w:rsidR="007740BE" w:rsidRDefault="007740BE" w:rsidP="00B3241B">
      <w:pPr>
        <w:rPr>
          <w:sz w:val="20"/>
        </w:rPr>
      </w:pPr>
      <w:r w:rsidRPr="000839F2">
        <w:rPr>
          <w:sz w:val="20"/>
        </w:rPr>
        <w:t>Landesanstalt für Medien NRW</w:t>
      </w:r>
      <w:r w:rsidRPr="000839F2">
        <w:rPr>
          <w:sz w:val="20"/>
        </w:rPr>
        <w:tab/>
      </w:r>
      <w:r>
        <w:rPr>
          <w:sz w:val="20"/>
        </w:rPr>
        <w:tab/>
      </w:r>
      <w:r>
        <w:rPr>
          <w:sz w:val="20"/>
        </w:rPr>
        <w:tab/>
      </w:r>
      <w:proofErr w:type="spellStart"/>
      <w:r w:rsidRPr="00A23562">
        <w:rPr>
          <w:i/>
          <w:iCs/>
          <w:sz w:val="20"/>
        </w:rPr>
        <w:t>AuftragnehmerIn</w:t>
      </w:r>
      <w:proofErr w:type="spellEnd"/>
      <w:r>
        <w:rPr>
          <w:sz w:val="20"/>
        </w:rPr>
        <w:br/>
      </w:r>
      <w:r w:rsidRPr="000839F2">
        <w:rPr>
          <w:sz w:val="20"/>
        </w:rPr>
        <w:t>Düsseldorf,</w:t>
      </w:r>
      <w:r w:rsidR="00B3241B">
        <w:rPr>
          <w:sz w:val="20"/>
        </w:rPr>
        <w:t xml:space="preserve"> den</w:t>
      </w:r>
      <w:r w:rsidR="00B3241B">
        <w:rPr>
          <w:i/>
          <w:iCs/>
          <w:sz w:val="20"/>
        </w:rPr>
        <w:tab/>
      </w:r>
      <w:r>
        <w:rPr>
          <w:sz w:val="20"/>
        </w:rPr>
        <w:tab/>
      </w:r>
      <w:r w:rsidRPr="000839F2">
        <w:rPr>
          <w:sz w:val="20"/>
        </w:rPr>
        <w:tab/>
      </w:r>
      <w:r w:rsidRPr="000839F2">
        <w:rPr>
          <w:sz w:val="20"/>
        </w:rPr>
        <w:tab/>
      </w:r>
      <w:r>
        <w:rPr>
          <w:sz w:val="20"/>
        </w:rPr>
        <w:tab/>
      </w:r>
      <w:r w:rsidR="00A23562" w:rsidRPr="00A23562">
        <w:rPr>
          <w:i/>
          <w:iCs/>
          <w:sz w:val="20"/>
        </w:rPr>
        <w:t>Ort, Datum</w:t>
      </w:r>
    </w:p>
    <w:p w14:paraId="062E30E8" w14:textId="77777777" w:rsidR="007740BE" w:rsidRPr="000839F2" w:rsidRDefault="007740BE" w:rsidP="007740BE">
      <w:pPr>
        <w:ind w:right="-290"/>
        <w:rPr>
          <w:sz w:val="20"/>
        </w:rPr>
      </w:pPr>
    </w:p>
    <w:p w14:paraId="3516DE18" w14:textId="136CB908" w:rsidR="007740BE" w:rsidRPr="00D722A2" w:rsidRDefault="007740BE" w:rsidP="00B3241B">
      <w:pPr>
        <w:spacing w:after="0"/>
        <w:ind w:right="-290"/>
        <w:rPr>
          <w:sz w:val="20"/>
        </w:rPr>
      </w:pPr>
      <w:r w:rsidRPr="000839F2">
        <w:rPr>
          <w:sz w:val="20"/>
        </w:rPr>
        <w:t>_______________________</w:t>
      </w:r>
      <w:r w:rsidRPr="000839F2">
        <w:rPr>
          <w:sz w:val="20"/>
        </w:rPr>
        <w:tab/>
      </w:r>
      <w:r w:rsidRPr="000839F2">
        <w:rPr>
          <w:sz w:val="20"/>
        </w:rPr>
        <w:tab/>
      </w:r>
      <w:r w:rsidRPr="000839F2">
        <w:rPr>
          <w:sz w:val="20"/>
        </w:rPr>
        <w:tab/>
      </w:r>
      <w:r>
        <w:rPr>
          <w:sz w:val="20"/>
        </w:rPr>
        <w:tab/>
      </w:r>
      <w:r w:rsidRPr="000839F2">
        <w:rPr>
          <w:sz w:val="20"/>
        </w:rPr>
        <w:t xml:space="preserve"> _______________________________</w:t>
      </w:r>
      <w:r w:rsidR="00B80948">
        <w:rPr>
          <w:sz w:val="20"/>
        </w:rPr>
        <w:br/>
      </w:r>
      <w:r w:rsidR="007A7909">
        <w:rPr>
          <w:sz w:val="20"/>
        </w:rPr>
        <w:t>Marie-Franca</w:t>
      </w:r>
      <w:r w:rsidR="00A23562">
        <w:rPr>
          <w:sz w:val="20"/>
        </w:rPr>
        <w:t xml:space="preserve"> Hesse</w:t>
      </w:r>
      <w:r w:rsidR="00C44E82">
        <w:rPr>
          <w:sz w:val="20"/>
        </w:rPr>
        <w:t xml:space="preserve"> </w:t>
      </w:r>
      <w:r w:rsidRPr="000839F2">
        <w:rPr>
          <w:sz w:val="20"/>
        </w:rPr>
        <w:tab/>
      </w:r>
      <w:r w:rsidRPr="000839F2">
        <w:rPr>
          <w:sz w:val="20"/>
        </w:rPr>
        <w:tab/>
      </w:r>
      <w:r w:rsidRPr="000839F2">
        <w:rPr>
          <w:sz w:val="20"/>
        </w:rPr>
        <w:tab/>
      </w:r>
      <w:r w:rsidRPr="000839F2">
        <w:rPr>
          <w:sz w:val="20"/>
        </w:rPr>
        <w:tab/>
        <w:t xml:space="preserve"> </w:t>
      </w:r>
      <w:r w:rsidRPr="00DF3B51">
        <w:rPr>
          <w:color w:val="FF0000"/>
          <w:sz w:val="20"/>
        </w:rPr>
        <w:br/>
      </w:r>
      <w:r w:rsidRPr="00DF3B51">
        <w:rPr>
          <w:color w:val="FF0000"/>
          <w:sz w:val="20"/>
        </w:rPr>
        <w:tab/>
      </w:r>
      <w:r w:rsidRPr="00DF3B51">
        <w:rPr>
          <w:color w:val="FF0000"/>
          <w:sz w:val="20"/>
        </w:rPr>
        <w:tab/>
      </w:r>
      <w:r w:rsidRPr="00DF3B51">
        <w:rPr>
          <w:color w:val="FF0000"/>
          <w:sz w:val="20"/>
        </w:rPr>
        <w:tab/>
      </w:r>
      <w:r w:rsidRPr="00DF3B51">
        <w:rPr>
          <w:color w:val="FF0000"/>
          <w:sz w:val="20"/>
        </w:rPr>
        <w:tab/>
        <w:t xml:space="preserve"> </w:t>
      </w:r>
      <w:r w:rsidRPr="00DF3B51">
        <w:rPr>
          <w:color w:val="FF0000"/>
          <w:sz w:val="20"/>
        </w:rPr>
        <w:tab/>
      </w:r>
      <w:r w:rsidRPr="00DF3B51">
        <w:rPr>
          <w:color w:val="FF0000"/>
          <w:sz w:val="20"/>
        </w:rPr>
        <w:tab/>
      </w:r>
      <w:r w:rsidR="00B80948">
        <w:rPr>
          <w:color w:val="FF0000"/>
          <w:sz w:val="20"/>
        </w:rPr>
        <w:tab/>
      </w:r>
      <w:r w:rsidRPr="0077043B">
        <w:rPr>
          <w:i/>
          <w:color w:val="FF0000"/>
          <w:sz w:val="20"/>
          <w:szCs w:val="20"/>
        </w:rPr>
        <w:tab/>
      </w:r>
    </w:p>
    <w:p w14:paraId="102D624D" w14:textId="77777777" w:rsidR="007740BE" w:rsidRPr="000839F2" w:rsidRDefault="007740BE" w:rsidP="007740BE">
      <w:pPr>
        <w:ind w:right="-290"/>
        <w:rPr>
          <w:sz w:val="20"/>
        </w:rPr>
      </w:pPr>
    </w:p>
    <w:p w14:paraId="3820E83C" w14:textId="77777777" w:rsidR="00D722A2" w:rsidRPr="000839F2" w:rsidRDefault="007740BE" w:rsidP="00B3241B">
      <w:pPr>
        <w:spacing w:after="0"/>
        <w:ind w:right="-290"/>
        <w:rPr>
          <w:sz w:val="20"/>
          <w:u w:val="single"/>
        </w:rPr>
      </w:pPr>
      <w:r w:rsidRPr="000839F2">
        <w:rPr>
          <w:sz w:val="20"/>
          <w:u w:val="single"/>
        </w:rPr>
        <w:t>_______________________</w:t>
      </w:r>
    </w:p>
    <w:p w14:paraId="617A0B7A" w14:textId="1D80F677" w:rsidR="00D722A2" w:rsidRDefault="007A7909" w:rsidP="00D722A2">
      <w:pPr>
        <w:ind w:right="-290"/>
        <w:rPr>
          <w:sz w:val="20"/>
        </w:rPr>
      </w:pPr>
      <w:r>
        <w:rPr>
          <w:sz w:val="20"/>
        </w:rPr>
        <w:t>Eva Abraham</w:t>
      </w:r>
    </w:p>
    <w:p w14:paraId="221744AD" w14:textId="77777777" w:rsidR="00D722A2" w:rsidRPr="007A7909" w:rsidRDefault="00D722A2" w:rsidP="00D722A2">
      <w:pPr>
        <w:ind w:right="-290"/>
        <w:rPr>
          <w:szCs w:val="19"/>
          <w:u w:val="single"/>
        </w:rPr>
      </w:pPr>
    </w:p>
    <w:p w14:paraId="71B27643" w14:textId="6730861E" w:rsidR="00D722A2" w:rsidRPr="007A7909" w:rsidRDefault="00221757" w:rsidP="007A7909">
      <w:pPr>
        <w:spacing w:after="120" w:line="276" w:lineRule="auto"/>
        <w:ind w:left="703" w:right="170" w:hanging="703"/>
        <w:rPr>
          <w:szCs w:val="19"/>
        </w:rPr>
      </w:pPr>
      <w:sdt>
        <w:sdtPr>
          <w:rPr>
            <w:szCs w:val="19"/>
          </w:rPr>
          <w:id w:val="-1401294816"/>
          <w14:checkbox>
            <w14:checked w14:val="0"/>
            <w14:checkedState w14:val="2612" w14:font="MS Gothic"/>
            <w14:uncheckedState w14:val="2610" w14:font="MS Gothic"/>
          </w14:checkbox>
        </w:sdtPr>
        <w:sdtEndPr/>
        <w:sdtContent>
          <w:r w:rsidR="00077781" w:rsidRPr="007A7909">
            <w:rPr>
              <w:rFonts w:ascii="Segoe UI Symbol" w:eastAsia="MS Gothic" w:hAnsi="Segoe UI Symbol" w:cs="Segoe UI Symbol"/>
              <w:szCs w:val="19"/>
            </w:rPr>
            <w:t>☐</w:t>
          </w:r>
        </w:sdtContent>
      </w:sdt>
      <w:r w:rsidR="00077781" w:rsidRPr="007A7909">
        <w:rPr>
          <w:szCs w:val="19"/>
        </w:rPr>
        <w:tab/>
      </w:r>
      <w:r w:rsidR="004A613E" w:rsidRPr="007A7909">
        <w:rPr>
          <w:szCs w:val="19"/>
        </w:rPr>
        <w:t xml:space="preserve">Hiermit bestätige ich, dass ich den Vertrag zur Kenntnis genommen habe und mit den </w:t>
      </w:r>
      <w:r w:rsidR="002E4715" w:rsidRPr="007A7909">
        <w:rPr>
          <w:szCs w:val="19"/>
        </w:rPr>
        <w:t>Regelungen einverstanden</w:t>
      </w:r>
      <w:r w:rsidR="0060489A" w:rsidRPr="007A7909">
        <w:rPr>
          <w:szCs w:val="19"/>
        </w:rPr>
        <w:t xml:space="preserve"> bin</w:t>
      </w:r>
      <w:r w:rsidR="00077781" w:rsidRPr="007A7909">
        <w:rPr>
          <w:szCs w:val="19"/>
        </w:rPr>
        <w:t>, insbesondere, dass diese abschließend sind und AGB nicht in den Vertrag einbezogen werden.</w:t>
      </w:r>
    </w:p>
    <w:p w14:paraId="161060D0" w14:textId="77777777" w:rsidR="00E637B4" w:rsidRPr="00D722A2" w:rsidRDefault="00E637B4" w:rsidP="00D722A2">
      <w:pPr>
        <w:spacing w:line="256" w:lineRule="auto"/>
        <w:contextualSpacing/>
        <w:rPr>
          <w:rFonts w:ascii="Arial Narrow" w:hAnsi="Arial Narrow"/>
          <w:spacing w:val="0"/>
          <w:sz w:val="24"/>
        </w:rPr>
      </w:pPr>
    </w:p>
    <w:tbl>
      <w:tblPr>
        <w:tblStyle w:val="Tabellenraster1"/>
        <w:tblW w:w="0" w:type="auto"/>
        <w:tblInd w:w="0" w:type="dxa"/>
        <w:tblLook w:val="04A0" w:firstRow="1" w:lastRow="0" w:firstColumn="1" w:lastColumn="0" w:noHBand="0" w:noVBand="1"/>
      </w:tblPr>
      <w:tblGrid>
        <w:gridCol w:w="4531"/>
        <w:gridCol w:w="4531"/>
      </w:tblGrid>
      <w:tr w:rsidR="00D722A2" w14:paraId="19116E69" w14:textId="77777777" w:rsidTr="00755D4C">
        <w:tc>
          <w:tcPr>
            <w:tcW w:w="4531" w:type="dxa"/>
            <w:tcBorders>
              <w:top w:val="single" w:sz="4" w:space="0" w:color="auto"/>
              <w:left w:val="single" w:sz="4" w:space="0" w:color="auto"/>
              <w:bottom w:val="single" w:sz="4" w:space="0" w:color="auto"/>
              <w:right w:val="single" w:sz="4" w:space="0" w:color="auto"/>
            </w:tcBorders>
          </w:tcPr>
          <w:p w14:paraId="1AFF84F3" w14:textId="52AF2B8E" w:rsidR="00D722A2" w:rsidRPr="004A7A27" w:rsidRDefault="00D722A2" w:rsidP="00755D4C">
            <w:pPr>
              <w:spacing w:line="254" w:lineRule="auto"/>
              <w:rPr>
                <w:rFonts w:ascii="Arial" w:hAnsi="Arial" w:cs="Arial"/>
                <w:b/>
                <w:szCs w:val="19"/>
              </w:rPr>
            </w:pPr>
            <w:r w:rsidRPr="004A7A27">
              <w:rPr>
                <w:rFonts w:ascii="Arial" w:hAnsi="Arial" w:cs="Arial"/>
                <w:b/>
                <w:szCs w:val="19"/>
              </w:rPr>
              <w:t>Name der Firma</w:t>
            </w:r>
          </w:p>
        </w:tc>
        <w:sdt>
          <w:sdtPr>
            <w:rPr>
              <w:rFonts w:ascii="Arial Narrow" w:hAnsi="Arial Narrow"/>
              <w:b/>
              <w:sz w:val="22"/>
            </w:rPr>
            <w:id w:val="854859243"/>
            <w:placeholder>
              <w:docPart w:val="538148CF4CBC454D84D304C584C8A62D"/>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579C0FA7" w14:textId="04950BA1" w:rsidR="00D722A2" w:rsidRDefault="003077C8" w:rsidP="00755D4C">
                <w:pPr>
                  <w:spacing w:line="254" w:lineRule="auto"/>
                  <w:rPr>
                    <w:rFonts w:ascii="Arial Narrow" w:hAnsi="Arial Narrow"/>
                    <w:b/>
                    <w:sz w:val="22"/>
                  </w:rPr>
                </w:pPr>
                <w:r>
                  <w:rPr>
                    <w:rStyle w:val="Platzhaltertext"/>
                  </w:rPr>
                  <w:t>Klicken Sie hier, um Text einzugeben.</w:t>
                </w:r>
              </w:p>
            </w:tc>
          </w:sdtContent>
        </w:sdt>
      </w:tr>
      <w:tr w:rsidR="00D722A2" w14:paraId="177D8FC5" w14:textId="77777777" w:rsidTr="00755D4C">
        <w:tc>
          <w:tcPr>
            <w:tcW w:w="4531" w:type="dxa"/>
            <w:tcBorders>
              <w:top w:val="single" w:sz="4" w:space="0" w:color="auto"/>
              <w:left w:val="single" w:sz="4" w:space="0" w:color="auto"/>
              <w:bottom w:val="single" w:sz="4" w:space="0" w:color="auto"/>
              <w:right w:val="single" w:sz="4" w:space="0" w:color="auto"/>
            </w:tcBorders>
          </w:tcPr>
          <w:p w14:paraId="68EBE5EE" w14:textId="36EE3E3B" w:rsidR="00D722A2" w:rsidRPr="004A7A27" w:rsidRDefault="00D722A2" w:rsidP="00755D4C">
            <w:pPr>
              <w:spacing w:line="254" w:lineRule="auto"/>
              <w:rPr>
                <w:rFonts w:ascii="Arial" w:hAnsi="Arial" w:cs="Arial"/>
                <w:b/>
                <w:szCs w:val="19"/>
              </w:rPr>
            </w:pPr>
            <w:r w:rsidRPr="004A7A27">
              <w:rPr>
                <w:rFonts w:ascii="Arial" w:hAnsi="Arial" w:cs="Arial"/>
                <w:b/>
                <w:szCs w:val="19"/>
              </w:rPr>
              <w:t>Name, Vorname des Ansprechpartners</w:t>
            </w:r>
          </w:p>
        </w:tc>
        <w:sdt>
          <w:sdtPr>
            <w:rPr>
              <w:rFonts w:ascii="Arial Narrow" w:hAnsi="Arial Narrow"/>
              <w:b/>
              <w:sz w:val="22"/>
            </w:rPr>
            <w:id w:val="-1267617088"/>
            <w:placeholder>
              <w:docPart w:val="538148CF4CBC454D84D304C584C8A62D"/>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3CE0CF4D" w14:textId="77777777" w:rsidR="00D722A2" w:rsidRDefault="00D722A2" w:rsidP="00755D4C">
                <w:pPr>
                  <w:spacing w:line="254" w:lineRule="auto"/>
                  <w:rPr>
                    <w:rFonts w:ascii="Arial Narrow" w:hAnsi="Arial Narrow"/>
                    <w:b/>
                    <w:sz w:val="22"/>
                  </w:rPr>
                </w:pPr>
                <w:r w:rsidRPr="00145374">
                  <w:rPr>
                    <w:rStyle w:val="Platzhaltertext"/>
                  </w:rPr>
                  <w:t>Klicken Sie hier, um Text einzugeben.</w:t>
                </w:r>
              </w:p>
            </w:tc>
          </w:sdtContent>
        </w:sdt>
      </w:tr>
      <w:tr w:rsidR="00D722A2" w14:paraId="1334C25D" w14:textId="77777777" w:rsidTr="00755D4C">
        <w:tc>
          <w:tcPr>
            <w:tcW w:w="4531" w:type="dxa"/>
            <w:tcBorders>
              <w:top w:val="single" w:sz="4" w:space="0" w:color="auto"/>
              <w:left w:val="single" w:sz="4" w:space="0" w:color="auto"/>
              <w:bottom w:val="single" w:sz="4" w:space="0" w:color="auto"/>
              <w:right w:val="single" w:sz="4" w:space="0" w:color="auto"/>
            </w:tcBorders>
          </w:tcPr>
          <w:p w14:paraId="40DE3A9A" w14:textId="41544335" w:rsidR="00D722A2" w:rsidRPr="004A7A27" w:rsidRDefault="00D722A2" w:rsidP="00755D4C">
            <w:pPr>
              <w:spacing w:line="254" w:lineRule="auto"/>
              <w:rPr>
                <w:rFonts w:ascii="Arial" w:hAnsi="Arial" w:cs="Arial"/>
                <w:b/>
                <w:szCs w:val="19"/>
              </w:rPr>
            </w:pPr>
            <w:r w:rsidRPr="004A7A27">
              <w:rPr>
                <w:rFonts w:ascii="Arial" w:hAnsi="Arial" w:cs="Arial"/>
                <w:b/>
                <w:szCs w:val="19"/>
              </w:rPr>
              <w:t xml:space="preserve">Kontaktdaten  </w:t>
            </w:r>
          </w:p>
        </w:tc>
        <w:sdt>
          <w:sdtPr>
            <w:rPr>
              <w:rFonts w:ascii="Arial Narrow" w:hAnsi="Arial Narrow"/>
              <w:b/>
              <w:sz w:val="22"/>
            </w:rPr>
            <w:id w:val="160359548"/>
            <w:placeholder>
              <w:docPart w:val="538148CF4CBC454D84D304C584C8A62D"/>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287B09D4" w14:textId="77777777" w:rsidR="00D722A2" w:rsidRDefault="00D722A2" w:rsidP="00755D4C">
                <w:pPr>
                  <w:spacing w:line="254" w:lineRule="auto"/>
                  <w:rPr>
                    <w:rFonts w:ascii="Arial Narrow" w:hAnsi="Arial Narrow"/>
                    <w:b/>
                    <w:sz w:val="22"/>
                  </w:rPr>
                </w:pPr>
                <w:r>
                  <w:rPr>
                    <w:rStyle w:val="Platzhaltertext"/>
                  </w:rPr>
                  <w:t>Klicken Sie hier, um Text einzugeben.</w:t>
                </w:r>
              </w:p>
            </w:tc>
          </w:sdtContent>
        </w:sdt>
      </w:tr>
      <w:tr w:rsidR="00D722A2" w14:paraId="7437638C" w14:textId="77777777" w:rsidTr="006671F8">
        <w:trPr>
          <w:trHeight w:val="455"/>
        </w:trPr>
        <w:tc>
          <w:tcPr>
            <w:tcW w:w="4531" w:type="dxa"/>
            <w:tcBorders>
              <w:top w:val="single" w:sz="4" w:space="0" w:color="auto"/>
              <w:left w:val="single" w:sz="4" w:space="0" w:color="auto"/>
              <w:bottom w:val="single" w:sz="4" w:space="0" w:color="auto"/>
              <w:right w:val="single" w:sz="4" w:space="0" w:color="auto"/>
            </w:tcBorders>
          </w:tcPr>
          <w:p w14:paraId="31063DB3" w14:textId="12E5364F" w:rsidR="00E637B4" w:rsidRPr="004A7A27" w:rsidRDefault="00D722A2" w:rsidP="00E637B4">
            <w:pPr>
              <w:spacing w:after="0" w:line="240" w:lineRule="auto"/>
              <w:rPr>
                <w:rFonts w:ascii="Arial" w:hAnsi="Arial" w:cs="Arial"/>
                <w:b/>
                <w:szCs w:val="19"/>
              </w:rPr>
            </w:pPr>
            <w:r w:rsidRPr="004A7A27">
              <w:rPr>
                <w:rFonts w:ascii="Arial" w:hAnsi="Arial" w:cs="Arial"/>
                <w:b/>
                <w:szCs w:val="19"/>
              </w:rPr>
              <w:t xml:space="preserve">Ort, Datum </w:t>
            </w:r>
          </w:p>
        </w:tc>
        <w:sdt>
          <w:sdtPr>
            <w:rPr>
              <w:rFonts w:ascii="Arial Narrow" w:hAnsi="Arial Narrow"/>
              <w:b/>
              <w:sz w:val="22"/>
            </w:rPr>
            <w:id w:val="1711767256"/>
            <w:placeholder>
              <w:docPart w:val="538148CF4CBC454D84D304C584C8A62D"/>
            </w:placeholder>
            <w:showingPlcHdr/>
          </w:sdtPr>
          <w:sdtEndPr/>
          <w:sdtContent>
            <w:tc>
              <w:tcPr>
                <w:tcW w:w="4531" w:type="dxa"/>
                <w:tcBorders>
                  <w:top w:val="single" w:sz="4" w:space="0" w:color="auto"/>
                  <w:left w:val="single" w:sz="4" w:space="0" w:color="auto"/>
                  <w:bottom w:val="single" w:sz="4" w:space="0" w:color="auto"/>
                  <w:right w:val="single" w:sz="4" w:space="0" w:color="auto"/>
                </w:tcBorders>
                <w:hideMark/>
              </w:tcPr>
              <w:p w14:paraId="5779BC3D" w14:textId="64928174" w:rsidR="00BD3E6E" w:rsidRPr="00BD3E6E" w:rsidRDefault="00E637B4" w:rsidP="00E637B4">
                <w:pPr>
                  <w:spacing w:line="254" w:lineRule="auto"/>
                  <w:rPr>
                    <w:rFonts w:ascii="Arial Narrow" w:hAnsi="Arial Narrow"/>
                    <w:sz w:val="22"/>
                  </w:rPr>
                </w:pPr>
                <w:r>
                  <w:rPr>
                    <w:rStyle w:val="Platzhaltertext"/>
                  </w:rPr>
                  <w:t>Klicken Sie hier, um Text einzugeben.</w:t>
                </w:r>
              </w:p>
            </w:tc>
          </w:sdtContent>
        </w:sdt>
      </w:tr>
    </w:tbl>
    <w:p w14:paraId="0BF2E793" w14:textId="77777777" w:rsidR="00D722A2" w:rsidRDefault="00D722A2" w:rsidP="007740BE"/>
    <w:sectPr w:rsidR="00D722A2" w:rsidSect="00312D1E">
      <w:headerReference w:type="even" r:id="rId12"/>
      <w:headerReference w:type="default" r:id="rId13"/>
      <w:footerReference w:type="even" r:id="rId14"/>
      <w:footerReference w:type="default" r:id="rId15"/>
      <w:headerReference w:type="first" r:id="rId16"/>
      <w:footerReference w:type="first" r:id="rId17"/>
      <w:pgSz w:w="11906" w:h="16838"/>
      <w:pgMar w:top="2835" w:right="1270" w:bottom="184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ED53F" w14:textId="77777777" w:rsidR="00221757" w:rsidRDefault="00221757" w:rsidP="006C332C">
      <w:pPr>
        <w:spacing w:after="0" w:line="240" w:lineRule="auto"/>
      </w:pPr>
      <w:r>
        <w:separator/>
      </w:r>
    </w:p>
  </w:endnote>
  <w:endnote w:type="continuationSeparator" w:id="0">
    <w:p w14:paraId="3E8FD682" w14:textId="77777777" w:rsidR="00221757" w:rsidRDefault="00221757" w:rsidP="006C3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 2014">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0641A" w14:textId="77777777" w:rsidR="00B134E9" w:rsidRDefault="00B134E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7"/>
        <w:szCs w:val="17"/>
      </w:rPr>
      <w:id w:val="1280530922"/>
      <w:docPartObj>
        <w:docPartGallery w:val="Page Numbers (Bottom of Page)"/>
        <w:docPartUnique/>
      </w:docPartObj>
    </w:sdtPr>
    <w:sdtEndPr/>
    <w:sdtContent>
      <w:sdt>
        <w:sdtPr>
          <w:rPr>
            <w:sz w:val="17"/>
            <w:szCs w:val="17"/>
          </w:rPr>
          <w:id w:val="-1769616900"/>
          <w:docPartObj>
            <w:docPartGallery w:val="Page Numbers (Top of Page)"/>
            <w:docPartUnique/>
          </w:docPartObj>
        </w:sdtPr>
        <w:sdtEndPr/>
        <w:sdtContent>
          <w:p w14:paraId="62B9AF57" w14:textId="77777777" w:rsidR="00E23431" w:rsidRPr="00FF522A" w:rsidRDefault="00E23431" w:rsidP="00FF522A">
            <w:pPr>
              <w:pStyle w:val="Fuzeile"/>
              <w:jc w:val="right"/>
              <w:rPr>
                <w:bCs/>
                <w:sz w:val="17"/>
                <w:szCs w:val="17"/>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3969"/>
              <w:gridCol w:w="2687"/>
            </w:tblGrid>
            <w:tr w:rsidR="00E23431" w14:paraId="0DC75231" w14:textId="77777777" w:rsidTr="00E23431">
              <w:trPr>
                <w:trHeight w:hRule="exact" w:val="340"/>
              </w:trPr>
              <w:tc>
                <w:tcPr>
                  <w:tcW w:w="2552" w:type="dxa"/>
                  <w:vAlign w:val="center"/>
                  <w:hideMark/>
                </w:tcPr>
                <w:p w14:paraId="08889073" w14:textId="77777777" w:rsidR="00E23431" w:rsidRDefault="00E23431" w:rsidP="00E23431">
                  <w:pPr>
                    <w:pStyle w:val="AbsenderAdressfelder"/>
                    <w:spacing w:line="160" w:lineRule="exact"/>
                    <w:ind w:right="-283"/>
                    <w:rPr>
                      <w:b w:val="0"/>
                    </w:rPr>
                  </w:pPr>
                  <w:r>
                    <w:rPr>
                      <w:b w:val="0"/>
                    </w:rPr>
                    <w:t>Landesanstalt für Medien NRW</w:t>
                  </w:r>
                  <w:r>
                    <w:rPr>
                      <w:b w:val="0"/>
                    </w:rPr>
                    <w:br/>
                    <w:t>Zollhof 2 · D-40221 Düsseldorf</w:t>
                  </w:r>
                </w:p>
              </w:tc>
              <w:tc>
                <w:tcPr>
                  <w:tcW w:w="3969" w:type="dxa"/>
                  <w:vAlign w:val="center"/>
                  <w:hideMark/>
                </w:tcPr>
                <w:p w14:paraId="7A1A3835" w14:textId="77777777" w:rsidR="00E23431" w:rsidRDefault="00E23431" w:rsidP="00E23431">
                  <w:pPr>
                    <w:pStyle w:val="AbsenderAdressfelder"/>
                    <w:spacing w:line="160" w:lineRule="exact"/>
                    <w:ind w:left="283"/>
                    <w:rPr>
                      <w:b w:val="0"/>
                    </w:rPr>
                  </w:pPr>
                  <w:r w:rsidRPr="00E23431">
                    <w:rPr>
                      <w:b w:val="0"/>
                      <w:color w:val="00A096"/>
                    </w:rPr>
                    <w:t xml:space="preserve">T </w:t>
                  </w:r>
                  <w:r>
                    <w:rPr>
                      <w:b w:val="0"/>
                    </w:rPr>
                    <w:t>+49 211 77007-0</w:t>
                  </w:r>
                  <w:r>
                    <w:tab/>
                  </w:r>
                  <w:r w:rsidRPr="00E23431">
                    <w:rPr>
                      <w:b w:val="0"/>
                      <w:color w:val="00A096"/>
                    </w:rPr>
                    <w:t>F</w:t>
                  </w:r>
                  <w:r>
                    <w:rPr>
                      <w:b w:val="0"/>
                    </w:rPr>
                    <w:t xml:space="preserve"> +49 211 727170</w:t>
                  </w:r>
                  <w:r>
                    <w:rPr>
                      <w:b w:val="0"/>
                    </w:rPr>
                    <w:br/>
                  </w:r>
                  <w:hyperlink r:id="rId1" w:history="1">
                    <w:r>
                      <w:rPr>
                        <w:rStyle w:val="Hyperlink"/>
                        <w:b w:val="0"/>
                      </w:rPr>
                      <w:t>info@medienanstalt-nrw.de</w:t>
                    </w:r>
                  </w:hyperlink>
                  <w:r w:rsidRPr="00993A51">
                    <w:tab/>
                  </w:r>
                  <w:r>
                    <w:rPr>
                      <w:rStyle w:val="Hyperlink"/>
                      <w:b w:val="0"/>
                    </w:rPr>
                    <w:t>medienanstalt-nrw.de</w:t>
                  </w:r>
                </w:p>
              </w:tc>
              <w:tc>
                <w:tcPr>
                  <w:tcW w:w="2687" w:type="dxa"/>
                  <w:vAlign w:val="center"/>
                  <w:hideMark/>
                </w:tcPr>
                <w:p w14:paraId="5AEB3E71" w14:textId="77777777" w:rsidR="00E23431" w:rsidRDefault="00E23431" w:rsidP="00E23431">
                  <w:pPr>
                    <w:pStyle w:val="AbsenderAdressfelder"/>
                    <w:spacing w:line="160" w:lineRule="exact"/>
                    <w:jc w:val="right"/>
                    <w:rPr>
                      <w:b w:val="0"/>
                    </w:rPr>
                  </w:pPr>
                  <w:r>
                    <w:rPr>
                      <w:b w:val="0"/>
                    </w:rPr>
                    <w:t>Stadtsparkasse Düsseldorf</w:t>
                  </w:r>
                  <w:r>
                    <w:rPr>
                      <w:b w:val="0"/>
                    </w:rPr>
                    <w:br/>
                    <w:t>DE 33 3005 0110 1006 4802 53</w:t>
                  </w:r>
                </w:p>
              </w:tc>
            </w:tr>
          </w:tbl>
          <w:p w14:paraId="32A8CCD0" w14:textId="77777777" w:rsidR="00E23431" w:rsidRPr="00FF522A" w:rsidRDefault="00E23431" w:rsidP="00FF522A">
            <w:pPr>
              <w:pStyle w:val="Fuzeile"/>
              <w:jc w:val="right"/>
              <w:rPr>
                <w:bCs/>
                <w:sz w:val="17"/>
                <w:szCs w:val="17"/>
              </w:rPr>
            </w:pPr>
          </w:p>
          <w:p w14:paraId="10C60515" w14:textId="77777777" w:rsidR="007740BE" w:rsidRPr="00FF522A" w:rsidRDefault="007740BE" w:rsidP="00FF522A">
            <w:pPr>
              <w:pStyle w:val="Fuzeile"/>
              <w:jc w:val="right"/>
              <w:rPr>
                <w:sz w:val="17"/>
                <w:szCs w:val="17"/>
              </w:rPr>
            </w:pPr>
            <w:r w:rsidRPr="00FF522A">
              <w:rPr>
                <w:bCs/>
                <w:sz w:val="17"/>
                <w:szCs w:val="17"/>
              </w:rPr>
              <w:fldChar w:fldCharType="begin"/>
            </w:r>
            <w:r w:rsidRPr="00FF522A">
              <w:rPr>
                <w:bCs/>
                <w:sz w:val="17"/>
                <w:szCs w:val="17"/>
              </w:rPr>
              <w:instrText>PAGE</w:instrText>
            </w:r>
            <w:r w:rsidRPr="00FF522A">
              <w:rPr>
                <w:bCs/>
                <w:sz w:val="17"/>
                <w:szCs w:val="17"/>
              </w:rPr>
              <w:fldChar w:fldCharType="separate"/>
            </w:r>
            <w:r w:rsidR="00E23431">
              <w:rPr>
                <w:bCs/>
                <w:noProof/>
                <w:sz w:val="17"/>
                <w:szCs w:val="17"/>
              </w:rPr>
              <w:t>7</w:t>
            </w:r>
            <w:r w:rsidRPr="00FF522A">
              <w:rPr>
                <w:bCs/>
                <w:sz w:val="17"/>
                <w:szCs w:val="17"/>
              </w:rPr>
              <w:fldChar w:fldCharType="end"/>
            </w:r>
            <w:r w:rsidRPr="00FF522A">
              <w:rPr>
                <w:sz w:val="17"/>
                <w:szCs w:val="17"/>
              </w:rPr>
              <w:t>/</w:t>
            </w:r>
            <w:r w:rsidRPr="00FF522A">
              <w:rPr>
                <w:bCs/>
                <w:sz w:val="17"/>
                <w:szCs w:val="17"/>
              </w:rPr>
              <w:fldChar w:fldCharType="begin"/>
            </w:r>
            <w:r w:rsidRPr="00FF522A">
              <w:rPr>
                <w:bCs/>
                <w:sz w:val="17"/>
                <w:szCs w:val="17"/>
              </w:rPr>
              <w:instrText>NUMPAGES</w:instrText>
            </w:r>
            <w:r w:rsidRPr="00FF522A">
              <w:rPr>
                <w:bCs/>
                <w:sz w:val="17"/>
                <w:szCs w:val="17"/>
              </w:rPr>
              <w:fldChar w:fldCharType="separate"/>
            </w:r>
            <w:r w:rsidR="00E23431">
              <w:rPr>
                <w:bCs/>
                <w:noProof/>
                <w:sz w:val="17"/>
                <w:szCs w:val="17"/>
              </w:rPr>
              <w:t>7</w:t>
            </w:r>
            <w:r w:rsidRPr="00FF522A">
              <w:rPr>
                <w:bCs/>
                <w:sz w:val="17"/>
                <w:szCs w:val="17"/>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8034F" w14:textId="77777777" w:rsidR="00B134E9" w:rsidRDefault="00B134E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74DE3" w14:textId="77777777" w:rsidR="00221757" w:rsidRDefault="00221757" w:rsidP="006C332C">
      <w:pPr>
        <w:spacing w:after="0" w:line="240" w:lineRule="auto"/>
      </w:pPr>
      <w:r>
        <w:separator/>
      </w:r>
    </w:p>
  </w:footnote>
  <w:footnote w:type="continuationSeparator" w:id="0">
    <w:p w14:paraId="73997577" w14:textId="77777777" w:rsidR="00221757" w:rsidRDefault="00221757" w:rsidP="006C332C">
      <w:pPr>
        <w:spacing w:after="0" w:line="240" w:lineRule="auto"/>
      </w:pPr>
      <w:r>
        <w:continuationSeparator/>
      </w:r>
    </w:p>
  </w:footnote>
  <w:footnote w:id="1">
    <w:p w14:paraId="761FEFCE" w14:textId="77777777" w:rsidR="001459E1" w:rsidRPr="00692A30" w:rsidRDefault="001459E1" w:rsidP="001459E1">
      <w:pPr>
        <w:pStyle w:val="Funotentext"/>
        <w:rPr>
          <w:sz w:val="14"/>
          <w:szCs w:val="14"/>
        </w:rPr>
      </w:pPr>
      <w:r w:rsidRPr="00692A30">
        <w:rPr>
          <w:rStyle w:val="Funotenzeichen"/>
          <w:sz w:val="14"/>
          <w:szCs w:val="14"/>
        </w:rPr>
        <w:footnoteRef/>
      </w:r>
      <w:r w:rsidRPr="00692A30">
        <w:rPr>
          <w:sz w:val="14"/>
          <w:szCs w:val="14"/>
        </w:rPr>
        <w:t xml:space="preserve"> Die konkrete Summe wird vor Vertragsschluss entsprechend der Angabe im Angebot ergänzt. Dieser Hinweis wird dann entfernt.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2F945" w14:textId="77777777" w:rsidR="00B134E9" w:rsidRDefault="00B134E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4D5C2" w14:textId="77777777" w:rsidR="006C332C" w:rsidRPr="00534AD1" w:rsidRDefault="006C332C">
    <w:pPr>
      <w:pStyle w:val="Kopfzeile"/>
    </w:pPr>
    <w:r w:rsidRPr="00534AD1">
      <w:rPr>
        <w:noProof/>
        <w:lang w:eastAsia="de-DE"/>
      </w:rPr>
      <w:drawing>
        <wp:anchor distT="0" distB="0" distL="114300" distR="114300" simplePos="0" relativeHeight="251658240" behindDoc="1" locked="1" layoutInCell="1" allowOverlap="1" wp14:anchorId="2A20C8D0" wp14:editId="46C4AEE6">
          <wp:simplePos x="0" y="0"/>
          <wp:positionH relativeFrom="leftMargin">
            <wp:posOffset>-10795</wp:posOffset>
          </wp:positionH>
          <wp:positionV relativeFrom="topMargin">
            <wp:posOffset>3810</wp:posOffset>
          </wp:positionV>
          <wp:extent cx="7574400" cy="10713600"/>
          <wp:effectExtent l="0" t="0" r="762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4400" cy="10713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E7713" w14:textId="77777777" w:rsidR="00B134E9" w:rsidRDefault="00B134E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41590"/>
    <w:multiLevelType w:val="hybridMultilevel"/>
    <w:tmpl w:val="EAF08D0A"/>
    <w:lvl w:ilvl="0" w:tplc="BA10AD70">
      <w:start w:val="1"/>
      <w:numFmt w:val="bullet"/>
      <w:lvlText w:val=""/>
      <w:lvlJc w:val="left"/>
      <w:pPr>
        <w:ind w:left="720" w:hanging="360"/>
      </w:pPr>
      <w:rPr>
        <w:rFonts w:ascii="Wingdings" w:hAnsi="Wingdings" w:hint="default"/>
        <w:b/>
        <w:i w:val="0"/>
        <w:caps w:val="0"/>
        <w:strike w:val="0"/>
        <w:dstrike w:val="0"/>
        <w:vanish w:val="0"/>
        <w:color w:val="auto"/>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122077"/>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 w15:restartNumberingAfterBreak="0">
    <w:nsid w:val="0A396CC5"/>
    <w:multiLevelType w:val="hybridMultilevel"/>
    <w:tmpl w:val="15826D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936667"/>
    <w:multiLevelType w:val="hybridMultilevel"/>
    <w:tmpl w:val="7DD2817C"/>
    <w:lvl w:ilvl="0" w:tplc="04070001">
      <w:start w:val="1"/>
      <w:numFmt w:val="bullet"/>
      <w:lvlText w:val=""/>
      <w:lvlJc w:val="left"/>
      <w:pPr>
        <w:ind w:left="1145" w:hanging="360"/>
      </w:pPr>
      <w:rPr>
        <w:rFonts w:ascii="Symbol" w:hAnsi="Symbol"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abstractNum w:abstractNumId="4" w15:restartNumberingAfterBreak="0">
    <w:nsid w:val="0C430E5B"/>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5" w15:restartNumberingAfterBreak="0">
    <w:nsid w:val="107E5515"/>
    <w:multiLevelType w:val="hybridMultilevel"/>
    <w:tmpl w:val="C10EBB4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B067757"/>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7" w15:restartNumberingAfterBreak="0">
    <w:nsid w:val="1E002CC5"/>
    <w:multiLevelType w:val="hybridMultilevel"/>
    <w:tmpl w:val="5C30EF4C"/>
    <w:lvl w:ilvl="0" w:tplc="0407000F">
      <w:start w:val="1"/>
      <w:numFmt w:val="decimal"/>
      <w:lvlText w:val="%1."/>
      <w:lvlJc w:val="left"/>
      <w:pPr>
        <w:ind w:left="1145" w:hanging="360"/>
      </w:pPr>
    </w:lvl>
    <w:lvl w:ilvl="1" w:tplc="04070019" w:tentative="1">
      <w:start w:val="1"/>
      <w:numFmt w:val="lowerLetter"/>
      <w:lvlText w:val="%2."/>
      <w:lvlJc w:val="left"/>
      <w:pPr>
        <w:ind w:left="1865" w:hanging="360"/>
      </w:pPr>
    </w:lvl>
    <w:lvl w:ilvl="2" w:tplc="0407001B" w:tentative="1">
      <w:start w:val="1"/>
      <w:numFmt w:val="lowerRoman"/>
      <w:lvlText w:val="%3."/>
      <w:lvlJc w:val="right"/>
      <w:pPr>
        <w:ind w:left="2585" w:hanging="180"/>
      </w:pPr>
    </w:lvl>
    <w:lvl w:ilvl="3" w:tplc="0407000F" w:tentative="1">
      <w:start w:val="1"/>
      <w:numFmt w:val="decimal"/>
      <w:lvlText w:val="%4."/>
      <w:lvlJc w:val="left"/>
      <w:pPr>
        <w:ind w:left="3305" w:hanging="360"/>
      </w:pPr>
    </w:lvl>
    <w:lvl w:ilvl="4" w:tplc="04070019" w:tentative="1">
      <w:start w:val="1"/>
      <w:numFmt w:val="lowerLetter"/>
      <w:lvlText w:val="%5."/>
      <w:lvlJc w:val="left"/>
      <w:pPr>
        <w:ind w:left="4025" w:hanging="360"/>
      </w:pPr>
    </w:lvl>
    <w:lvl w:ilvl="5" w:tplc="0407001B" w:tentative="1">
      <w:start w:val="1"/>
      <w:numFmt w:val="lowerRoman"/>
      <w:lvlText w:val="%6."/>
      <w:lvlJc w:val="right"/>
      <w:pPr>
        <w:ind w:left="4745" w:hanging="180"/>
      </w:pPr>
    </w:lvl>
    <w:lvl w:ilvl="6" w:tplc="0407000F" w:tentative="1">
      <w:start w:val="1"/>
      <w:numFmt w:val="decimal"/>
      <w:lvlText w:val="%7."/>
      <w:lvlJc w:val="left"/>
      <w:pPr>
        <w:ind w:left="5465" w:hanging="360"/>
      </w:pPr>
    </w:lvl>
    <w:lvl w:ilvl="7" w:tplc="04070019" w:tentative="1">
      <w:start w:val="1"/>
      <w:numFmt w:val="lowerLetter"/>
      <w:lvlText w:val="%8."/>
      <w:lvlJc w:val="left"/>
      <w:pPr>
        <w:ind w:left="6185" w:hanging="360"/>
      </w:pPr>
    </w:lvl>
    <w:lvl w:ilvl="8" w:tplc="0407001B" w:tentative="1">
      <w:start w:val="1"/>
      <w:numFmt w:val="lowerRoman"/>
      <w:lvlText w:val="%9."/>
      <w:lvlJc w:val="right"/>
      <w:pPr>
        <w:ind w:left="6905" w:hanging="180"/>
      </w:pPr>
    </w:lvl>
  </w:abstractNum>
  <w:abstractNum w:abstractNumId="8" w15:restartNumberingAfterBreak="0">
    <w:nsid w:val="217E1435"/>
    <w:multiLevelType w:val="multilevel"/>
    <w:tmpl w:val="6B9CC352"/>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9" w15:restartNumberingAfterBreak="0">
    <w:nsid w:val="221A0262"/>
    <w:multiLevelType w:val="hybridMultilevel"/>
    <w:tmpl w:val="9AE85300"/>
    <w:lvl w:ilvl="0" w:tplc="0407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0" w15:restartNumberingAfterBreak="0">
    <w:nsid w:val="22C93B35"/>
    <w:multiLevelType w:val="hybridMultilevel"/>
    <w:tmpl w:val="643000A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6DE54ED"/>
    <w:multiLevelType w:val="hybridMultilevel"/>
    <w:tmpl w:val="AF52509A"/>
    <w:lvl w:ilvl="0" w:tplc="CEF292E4">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6F52CCE"/>
    <w:multiLevelType w:val="hybridMultilevel"/>
    <w:tmpl w:val="838AA7C4"/>
    <w:lvl w:ilvl="0" w:tplc="04070001">
      <w:start w:val="1"/>
      <w:numFmt w:val="bullet"/>
      <w:lvlText w:val=""/>
      <w:lvlJc w:val="left"/>
      <w:pPr>
        <w:ind w:left="785" w:hanging="360"/>
      </w:pPr>
      <w:rPr>
        <w:rFonts w:ascii="Symbol" w:hAnsi="Symbol" w:hint="default"/>
      </w:rPr>
    </w:lvl>
    <w:lvl w:ilvl="1" w:tplc="04070003">
      <w:start w:val="1"/>
      <w:numFmt w:val="bullet"/>
      <w:lvlText w:val="o"/>
      <w:lvlJc w:val="left"/>
      <w:pPr>
        <w:ind w:left="1505" w:hanging="360"/>
      </w:pPr>
      <w:rPr>
        <w:rFonts w:ascii="Courier New" w:hAnsi="Courier New" w:cs="Courier New" w:hint="default"/>
      </w:rPr>
    </w:lvl>
    <w:lvl w:ilvl="2" w:tplc="04070005">
      <w:start w:val="1"/>
      <w:numFmt w:val="bullet"/>
      <w:lvlText w:val=""/>
      <w:lvlJc w:val="left"/>
      <w:pPr>
        <w:ind w:left="2225" w:hanging="360"/>
      </w:pPr>
      <w:rPr>
        <w:rFonts w:ascii="Wingdings" w:hAnsi="Wingdings" w:hint="default"/>
      </w:rPr>
    </w:lvl>
    <w:lvl w:ilvl="3" w:tplc="04070001">
      <w:start w:val="1"/>
      <w:numFmt w:val="bullet"/>
      <w:lvlText w:val=""/>
      <w:lvlJc w:val="left"/>
      <w:pPr>
        <w:ind w:left="2945" w:hanging="360"/>
      </w:pPr>
      <w:rPr>
        <w:rFonts w:ascii="Symbol" w:hAnsi="Symbol" w:hint="default"/>
      </w:rPr>
    </w:lvl>
    <w:lvl w:ilvl="4" w:tplc="04070003" w:tentative="1">
      <w:start w:val="1"/>
      <w:numFmt w:val="bullet"/>
      <w:lvlText w:val="o"/>
      <w:lvlJc w:val="left"/>
      <w:pPr>
        <w:ind w:left="3665" w:hanging="360"/>
      </w:pPr>
      <w:rPr>
        <w:rFonts w:ascii="Courier New" w:hAnsi="Courier New" w:cs="Courier New" w:hint="default"/>
      </w:rPr>
    </w:lvl>
    <w:lvl w:ilvl="5" w:tplc="04070005" w:tentative="1">
      <w:start w:val="1"/>
      <w:numFmt w:val="bullet"/>
      <w:lvlText w:val=""/>
      <w:lvlJc w:val="left"/>
      <w:pPr>
        <w:ind w:left="4385" w:hanging="360"/>
      </w:pPr>
      <w:rPr>
        <w:rFonts w:ascii="Wingdings" w:hAnsi="Wingdings" w:hint="default"/>
      </w:rPr>
    </w:lvl>
    <w:lvl w:ilvl="6" w:tplc="04070001" w:tentative="1">
      <w:start w:val="1"/>
      <w:numFmt w:val="bullet"/>
      <w:lvlText w:val=""/>
      <w:lvlJc w:val="left"/>
      <w:pPr>
        <w:ind w:left="5105" w:hanging="360"/>
      </w:pPr>
      <w:rPr>
        <w:rFonts w:ascii="Symbol" w:hAnsi="Symbol" w:hint="default"/>
      </w:rPr>
    </w:lvl>
    <w:lvl w:ilvl="7" w:tplc="04070003" w:tentative="1">
      <w:start w:val="1"/>
      <w:numFmt w:val="bullet"/>
      <w:lvlText w:val="o"/>
      <w:lvlJc w:val="left"/>
      <w:pPr>
        <w:ind w:left="5825" w:hanging="360"/>
      </w:pPr>
      <w:rPr>
        <w:rFonts w:ascii="Courier New" w:hAnsi="Courier New" w:cs="Courier New" w:hint="default"/>
      </w:rPr>
    </w:lvl>
    <w:lvl w:ilvl="8" w:tplc="04070005" w:tentative="1">
      <w:start w:val="1"/>
      <w:numFmt w:val="bullet"/>
      <w:lvlText w:val=""/>
      <w:lvlJc w:val="left"/>
      <w:pPr>
        <w:ind w:left="6545" w:hanging="360"/>
      </w:pPr>
      <w:rPr>
        <w:rFonts w:ascii="Wingdings" w:hAnsi="Wingdings" w:hint="default"/>
      </w:rPr>
    </w:lvl>
  </w:abstractNum>
  <w:abstractNum w:abstractNumId="13" w15:restartNumberingAfterBreak="0">
    <w:nsid w:val="2DB7088E"/>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4" w15:restartNumberingAfterBreak="0">
    <w:nsid w:val="3CD27D06"/>
    <w:multiLevelType w:val="hybridMultilevel"/>
    <w:tmpl w:val="3FE8F8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2130C4E"/>
    <w:multiLevelType w:val="hybridMultilevel"/>
    <w:tmpl w:val="A1F820EA"/>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43EA2960"/>
    <w:multiLevelType w:val="hybridMultilevel"/>
    <w:tmpl w:val="370C43F6"/>
    <w:lvl w:ilvl="0" w:tplc="0407000F">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470452B"/>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18" w15:restartNumberingAfterBreak="0">
    <w:nsid w:val="4BBA6AC3"/>
    <w:multiLevelType w:val="hybridMultilevel"/>
    <w:tmpl w:val="E796F9D2"/>
    <w:lvl w:ilvl="0" w:tplc="992A7EA6">
      <w:start w:val="1"/>
      <w:numFmt w:val="decimal"/>
      <w:pStyle w:val="Unterabsatz"/>
      <w:lvlText w:val="%1."/>
      <w:lvlJc w:val="left"/>
      <w:pPr>
        <w:ind w:left="720" w:hanging="360"/>
      </w:pPr>
      <w:rPr>
        <w:rFonts w:hint="default"/>
        <w:lang w:val="de-D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164929"/>
    <w:multiLevelType w:val="multilevel"/>
    <w:tmpl w:val="F7482322"/>
    <w:lvl w:ilvl="0">
      <w:start w:val="1"/>
      <w:numFmt w:val="decimal"/>
      <w:lvlText w:val="%1."/>
      <w:lvlJc w:val="left"/>
      <w:pPr>
        <w:ind w:left="425" w:hanging="425"/>
      </w:pPr>
      <w:rPr>
        <w:rFonts w:ascii="Arial" w:hAnsi="Arial" w:hint="default"/>
        <w:caps w:val="0"/>
        <w:strike w:val="0"/>
        <w:dstrike w:val="0"/>
        <w:vanish w:val="0"/>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0" w15:restartNumberingAfterBreak="0">
    <w:nsid w:val="51C70837"/>
    <w:multiLevelType w:val="hybridMultilevel"/>
    <w:tmpl w:val="6EF8A4D8"/>
    <w:lvl w:ilvl="0" w:tplc="31980A52">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9B21F97"/>
    <w:multiLevelType w:val="multilevel"/>
    <w:tmpl w:val="267CDC24"/>
    <w:lvl w:ilvl="0">
      <w:start w:val="1"/>
      <w:numFmt w:val="decimal"/>
      <w:lvlText w:val="%1."/>
      <w:lvlJc w:val="left"/>
      <w:pPr>
        <w:ind w:left="425" w:hanging="425"/>
      </w:pPr>
      <w:rPr>
        <w:rFonts w:ascii="Arial" w:hAnsi="Arial" w:hint="default"/>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2" w15:restartNumberingAfterBreak="0">
    <w:nsid w:val="7285308F"/>
    <w:multiLevelType w:val="hybridMultilevel"/>
    <w:tmpl w:val="567EA36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2A14E03"/>
    <w:multiLevelType w:val="multilevel"/>
    <w:tmpl w:val="2DD21E92"/>
    <w:lvl w:ilvl="0">
      <w:start w:val="1"/>
      <w:numFmt w:val="decimal"/>
      <w:lvlText w:val="%1."/>
      <w:lvlJc w:val="left"/>
      <w:pPr>
        <w:ind w:left="425" w:hanging="425"/>
      </w:pPr>
      <w:rPr>
        <w:rFonts w:ascii="Arial" w:hAnsi="Arial" w:hint="default"/>
        <w:i w:val="0"/>
        <w:iCs/>
        <w:caps w:val="0"/>
        <w:strike w:val="0"/>
        <w:dstrike w:val="0"/>
        <w:vanish w:val="0"/>
        <w:color w:val="auto"/>
        <w:sz w:val="19"/>
        <w:vertAlign w:val="baseline"/>
      </w:rPr>
    </w:lvl>
    <w:lvl w:ilvl="1">
      <w:start w:val="1"/>
      <w:numFmt w:val="decimal"/>
      <w:lvlText w:val="%1.%2"/>
      <w:lvlJc w:val="left"/>
      <w:pPr>
        <w:ind w:left="1004" w:hanging="363"/>
      </w:pPr>
      <w:rPr>
        <w:rFonts w:hint="default"/>
      </w:rPr>
    </w:lvl>
    <w:lvl w:ilvl="2">
      <w:start w:val="1"/>
      <w:numFmt w:val="lowerRoman"/>
      <w:lvlText w:val="%3."/>
      <w:lvlJc w:val="right"/>
      <w:pPr>
        <w:ind w:left="1288" w:hanging="363"/>
      </w:pPr>
      <w:rPr>
        <w:rFonts w:hint="default"/>
      </w:rPr>
    </w:lvl>
    <w:lvl w:ilvl="3">
      <w:start w:val="1"/>
      <w:numFmt w:val="decimal"/>
      <w:lvlText w:val="%4."/>
      <w:lvlJc w:val="left"/>
      <w:pPr>
        <w:ind w:left="1572" w:hanging="363"/>
      </w:pPr>
      <w:rPr>
        <w:rFonts w:hint="default"/>
      </w:rPr>
    </w:lvl>
    <w:lvl w:ilvl="4">
      <w:start w:val="1"/>
      <w:numFmt w:val="lowerLetter"/>
      <w:lvlText w:val="%5."/>
      <w:lvlJc w:val="left"/>
      <w:pPr>
        <w:ind w:left="1856" w:hanging="363"/>
      </w:pPr>
      <w:rPr>
        <w:rFonts w:hint="default"/>
      </w:rPr>
    </w:lvl>
    <w:lvl w:ilvl="5">
      <w:start w:val="1"/>
      <w:numFmt w:val="lowerRoman"/>
      <w:lvlText w:val="%6."/>
      <w:lvlJc w:val="right"/>
      <w:pPr>
        <w:ind w:left="2140" w:hanging="363"/>
      </w:pPr>
      <w:rPr>
        <w:rFonts w:hint="default"/>
      </w:rPr>
    </w:lvl>
    <w:lvl w:ilvl="6">
      <w:start w:val="1"/>
      <w:numFmt w:val="decimal"/>
      <w:lvlText w:val="%7."/>
      <w:lvlJc w:val="left"/>
      <w:pPr>
        <w:ind w:left="2424" w:hanging="363"/>
      </w:pPr>
      <w:rPr>
        <w:rFonts w:hint="default"/>
      </w:rPr>
    </w:lvl>
    <w:lvl w:ilvl="7">
      <w:start w:val="1"/>
      <w:numFmt w:val="lowerLetter"/>
      <w:lvlText w:val="%8."/>
      <w:lvlJc w:val="left"/>
      <w:pPr>
        <w:ind w:left="2708" w:hanging="363"/>
      </w:pPr>
      <w:rPr>
        <w:rFonts w:hint="default"/>
      </w:rPr>
    </w:lvl>
    <w:lvl w:ilvl="8">
      <w:start w:val="1"/>
      <w:numFmt w:val="lowerRoman"/>
      <w:lvlText w:val="%9."/>
      <w:lvlJc w:val="right"/>
      <w:pPr>
        <w:ind w:left="2992" w:hanging="363"/>
      </w:pPr>
      <w:rPr>
        <w:rFonts w:hint="default"/>
      </w:rPr>
    </w:lvl>
  </w:abstractNum>
  <w:abstractNum w:abstractNumId="24" w15:restartNumberingAfterBreak="0">
    <w:nsid w:val="78F21CAE"/>
    <w:multiLevelType w:val="hybridMultilevel"/>
    <w:tmpl w:val="D1A8DB54"/>
    <w:lvl w:ilvl="0" w:tplc="BA10AD70">
      <w:start w:val="1"/>
      <w:numFmt w:val="bullet"/>
      <w:lvlText w:val=""/>
      <w:lvlJc w:val="left"/>
      <w:pPr>
        <w:ind w:left="720" w:hanging="360"/>
      </w:pPr>
      <w:rPr>
        <w:rFonts w:ascii="Wingdings" w:hAnsi="Wingdings" w:hint="default"/>
        <w:b/>
        <w:i w:val="0"/>
        <w:caps w:val="0"/>
        <w:strike w:val="0"/>
        <w:dstrike w:val="0"/>
        <w:vanish w:val="0"/>
        <w:color w:val="auto"/>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61317021">
    <w:abstractNumId w:val="19"/>
  </w:num>
  <w:num w:numId="2" w16cid:durableId="7003233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0457850">
    <w:abstractNumId w:val="11"/>
  </w:num>
  <w:num w:numId="4" w16cid:durableId="417874468">
    <w:abstractNumId w:val="13"/>
  </w:num>
  <w:num w:numId="5" w16cid:durableId="1241132631">
    <w:abstractNumId w:val="21"/>
  </w:num>
  <w:num w:numId="6" w16cid:durableId="70929819">
    <w:abstractNumId w:val="10"/>
  </w:num>
  <w:num w:numId="7" w16cid:durableId="1737237970">
    <w:abstractNumId w:val="22"/>
  </w:num>
  <w:num w:numId="8" w16cid:durableId="1081101143">
    <w:abstractNumId w:val="24"/>
  </w:num>
  <w:num w:numId="9" w16cid:durableId="186455949">
    <w:abstractNumId w:val="0"/>
  </w:num>
  <w:num w:numId="10" w16cid:durableId="694771844">
    <w:abstractNumId w:val="6"/>
  </w:num>
  <w:num w:numId="11" w16cid:durableId="7235293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1007026">
    <w:abstractNumId w:val="17"/>
  </w:num>
  <w:num w:numId="13" w16cid:durableId="12310385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1194421">
    <w:abstractNumId w:val="2"/>
  </w:num>
  <w:num w:numId="15" w16cid:durableId="456875797">
    <w:abstractNumId w:val="4"/>
  </w:num>
  <w:num w:numId="16" w16cid:durableId="1278413492">
    <w:abstractNumId w:val="23"/>
  </w:num>
  <w:num w:numId="17" w16cid:durableId="1814833534">
    <w:abstractNumId w:val="3"/>
  </w:num>
  <w:num w:numId="18" w16cid:durableId="235013761">
    <w:abstractNumId w:val="12"/>
  </w:num>
  <w:num w:numId="19" w16cid:durableId="2052802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7652884">
    <w:abstractNumId w:val="5"/>
  </w:num>
  <w:num w:numId="21" w16cid:durableId="2084254407">
    <w:abstractNumId w:val="15"/>
  </w:num>
  <w:num w:numId="22" w16cid:durableId="3800622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1818249">
    <w:abstractNumId w:val="16"/>
  </w:num>
  <w:num w:numId="24" w16cid:durableId="596717953">
    <w:abstractNumId w:val="9"/>
  </w:num>
  <w:num w:numId="25" w16cid:durableId="1859540425">
    <w:abstractNumId w:val="18"/>
  </w:num>
  <w:num w:numId="26" w16cid:durableId="651253362">
    <w:abstractNumId w:val="18"/>
    <w:lvlOverride w:ilvl="0">
      <w:startOverride w:val="1"/>
    </w:lvlOverride>
  </w:num>
  <w:num w:numId="27" w16cid:durableId="5893176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enforcement="1" w:cryptProviderType="rsaAES" w:cryptAlgorithmClass="hash" w:cryptAlgorithmType="typeAny" w:cryptAlgorithmSid="14" w:cryptSpinCount="100000" w:hash="nFPzmmAE8xL8gk4SZYsuFIeIcubkTBuPQomBHfvoN/ksbDvexsGQbw9BiFwHXNJYESTYlKLU+xZM49SW/rwxww==" w:salt="iBcn+qDuxH82zbYYJO/xs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85B"/>
    <w:rsid w:val="00006AC8"/>
    <w:rsid w:val="00007516"/>
    <w:rsid w:val="00031E69"/>
    <w:rsid w:val="000461A5"/>
    <w:rsid w:val="00046670"/>
    <w:rsid w:val="000641F9"/>
    <w:rsid w:val="000761CA"/>
    <w:rsid w:val="00077781"/>
    <w:rsid w:val="000835E7"/>
    <w:rsid w:val="00097231"/>
    <w:rsid w:val="000A56B1"/>
    <w:rsid w:val="000C0F39"/>
    <w:rsid w:val="000D575B"/>
    <w:rsid w:val="000E62AB"/>
    <w:rsid w:val="000F3020"/>
    <w:rsid w:val="00111C32"/>
    <w:rsid w:val="001368E1"/>
    <w:rsid w:val="0014003D"/>
    <w:rsid w:val="001459E1"/>
    <w:rsid w:val="00152CA1"/>
    <w:rsid w:val="00165423"/>
    <w:rsid w:val="0018291F"/>
    <w:rsid w:val="00187EBC"/>
    <w:rsid w:val="00195F13"/>
    <w:rsid w:val="001C60FA"/>
    <w:rsid w:val="001C610E"/>
    <w:rsid w:val="001D037D"/>
    <w:rsid w:val="001D4509"/>
    <w:rsid w:val="00200F36"/>
    <w:rsid w:val="002165A0"/>
    <w:rsid w:val="00217937"/>
    <w:rsid w:val="00220898"/>
    <w:rsid w:val="00221757"/>
    <w:rsid w:val="00237965"/>
    <w:rsid w:val="00277361"/>
    <w:rsid w:val="002D313C"/>
    <w:rsid w:val="002E4715"/>
    <w:rsid w:val="003025BF"/>
    <w:rsid w:val="003031FD"/>
    <w:rsid w:val="003077C8"/>
    <w:rsid w:val="00312D1E"/>
    <w:rsid w:val="00317502"/>
    <w:rsid w:val="003235BB"/>
    <w:rsid w:val="00340E0F"/>
    <w:rsid w:val="00344A76"/>
    <w:rsid w:val="003559F8"/>
    <w:rsid w:val="00366C45"/>
    <w:rsid w:val="003752E6"/>
    <w:rsid w:val="00377036"/>
    <w:rsid w:val="003A7594"/>
    <w:rsid w:val="003E2EEC"/>
    <w:rsid w:val="003F1CAE"/>
    <w:rsid w:val="003F3A0F"/>
    <w:rsid w:val="00405B69"/>
    <w:rsid w:val="00413652"/>
    <w:rsid w:val="00421397"/>
    <w:rsid w:val="00450CE4"/>
    <w:rsid w:val="00451762"/>
    <w:rsid w:val="0046452E"/>
    <w:rsid w:val="00477DFB"/>
    <w:rsid w:val="0048117B"/>
    <w:rsid w:val="004815F9"/>
    <w:rsid w:val="00493B9E"/>
    <w:rsid w:val="004A613E"/>
    <w:rsid w:val="004A7A27"/>
    <w:rsid w:val="004F5E17"/>
    <w:rsid w:val="00502BBB"/>
    <w:rsid w:val="00505C8B"/>
    <w:rsid w:val="005065B7"/>
    <w:rsid w:val="0050660E"/>
    <w:rsid w:val="0050724F"/>
    <w:rsid w:val="00507815"/>
    <w:rsid w:val="00520725"/>
    <w:rsid w:val="005257D0"/>
    <w:rsid w:val="00534AD1"/>
    <w:rsid w:val="00544E8B"/>
    <w:rsid w:val="00546FB4"/>
    <w:rsid w:val="005514A9"/>
    <w:rsid w:val="00555783"/>
    <w:rsid w:val="00561BBA"/>
    <w:rsid w:val="00566F56"/>
    <w:rsid w:val="00574C78"/>
    <w:rsid w:val="00590615"/>
    <w:rsid w:val="005966BC"/>
    <w:rsid w:val="005A4D4D"/>
    <w:rsid w:val="005A6E11"/>
    <w:rsid w:val="005C54D2"/>
    <w:rsid w:val="005C73A5"/>
    <w:rsid w:val="005D5B9B"/>
    <w:rsid w:val="005E53ED"/>
    <w:rsid w:val="005F1BF5"/>
    <w:rsid w:val="00601079"/>
    <w:rsid w:val="0060489A"/>
    <w:rsid w:val="00614701"/>
    <w:rsid w:val="00633C35"/>
    <w:rsid w:val="00636A55"/>
    <w:rsid w:val="0064150B"/>
    <w:rsid w:val="00654472"/>
    <w:rsid w:val="00656FA6"/>
    <w:rsid w:val="0066714C"/>
    <w:rsid w:val="006671F8"/>
    <w:rsid w:val="00671271"/>
    <w:rsid w:val="00671D10"/>
    <w:rsid w:val="00672231"/>
    <w:rsid w:val="00676663"/>
    <w:rsid w:val="00676DDA"/>
    <w:rsid w:val="00682776"/>
    <w:rsid w:val="006860A0"/>
    <w:rsid w:val="00691B2A"/>
    <w:rsid w:val="006B5D2D"/>
    <w:rsid w:val="006C332C"/>
    <w:rsid w:val="00704F65"/>
    <w:rsid w:val="007074B1"/>
    <w:rsid w:val="00723DE6"/>
    <w:rsid w:val="007270BD"/>
    <w:rsid w:val="00737C2A"/>
    <w:rsid w:val="00747775"/>
    <w:rsid w:val="007555B9"/>
    <w:rsid w:val="00755D4C"/>
    <w:rsid w:val="00761B61"/>
    <w:rsid w:val="0076444A"/>
    <w:rsid w:val="007740BE"/>
    <w:rsid w:val="00775247"/>
    <w:rsid w:val="00777AD6"/>
    <w:rsid w:val="00782399"/>
    <w:rsid w:val="00783917"/>
    <w:rsid w:val="007972E0"/>
    <w:rsid w:val="007A77F1"/>
    <w:rsid w:val="007A7909"/>
    <w:rsid w:val="007B1E51"/>
    <w:rsid w:val="007D457D"/>
    <w:rsid w:val="007D7E65"/>
    <w:rsid w:val="0081374D"/>
    <w:rsid w:val="00836E9C"/>
    <w:rsid w:val="00842B96"/>
    <w:rsid w:val="00852C0D"/>
    <w:rsid w:val="008532A0"/>
    <w:rsid w:val="008625BF"/>
    <w:rsid w:val="00862E50"/>
    <w:rsid w:val="00872431"/>
    <w:rsid w:val="00872BD4"/>
    <w:rsid w:val="00886574"/>
    <w:rsid w:val="00890403"/>
    <w:rsid w:val="00894F4B"/>
    <w:rsid w:val="008D321D"/>
    <w:rsid w:val="008E11B5"/>
    <w:rsid w:val="00901AEF"/>
    <w:rsid w:val="00910BBE"/>
    <w:rsid w:val="0092207C"/>
    <w:rsid w:val="00980195"/>
    <w:rsid w:val="00980CA5"/>
    <w:rsid w:val="009812A6"/>
    <w:rsid w:val="00996D6D"/>
    <w:rsid w:val="009A2A79"/>
    <w:rsid w:val="009F6BC6"/>
    <w:rsid w:val="00A120C1"/>
    <w:rsid w:val="00A1462C"/>
    <w:rsid w:val="00A152B4"/>
    <w:rsid w:val="00A23562"/>
    <w:rsid w:val="00A23B74"/>
    <w:rsid w:val="00A34043"/>
    <w:rsid w:val="00A45637"/>
    <w:rsid w:val="00A45F1E"/>
    <w:rsid w:val="00A62791"/>
    <w:rsid w:val="00A63D82"/>
    <w:rsid w:val="00A72AFC"/>
    <w:rsid w:val="00A8473E"/>
    <w:rsid w:val="00A93A0E"/>
    <w:rsid w:val="00AA2E9A"/>
    <w:rsid w:val="00AB3BBC"/>
    <w:rsid w:val="00AB540A"/>
    <w:rsid w:val="00AC7098"/>
    <w:rsid w:val="00AD3C39"/>
    <w:rsid w:val="00AE3C60"/>
    <w:rsid w:val="00AF5847"/>
    <w:rsid w:val="00B008B8"/>
    <w:rsid w:val="00B134E9"/>
    <w:rsid w:val="00B3241B"/>
    <w:rsid w:val="00B559CB"/>
    <w:rsid w:val="00B636BC"/>
    <w:rsid w:val="00B80948"/>
    <w:rsid w:val="00B833CF"/>
    <w:rsid w:val="00BA6641"/>
    <w:rsid w:val="00BB1316"/>
    <w:rsid w:val="00BB2642"/>
    <w:rsid w:val="00BD3E6E"/>
    <w:rsid w:val="00C0625C"/>
    <w:rsid w:val="00C14E4B"/>
    <w:rsid w:val="00C27D4F"/>
    <w:rsid w:val="00C3685B"/>
    <w:rsid w:val="00C36BEF"/>
    <w:rsid w:val="00C44907"/>
    <w:rsid w:val="00C44E82"/>
    <w:rsid w:val="00C452E9"/>
    <w:rsid w:val="00C46F9A"/>
    <w:rsid w:val="00C821D6"/>
    <w:rsid w:val="00C82FCD"/>
    <w:rsid w:val="00C8395D"/>
    <w:rsid w:val="00C93B4D"/>
    <w:rsid w:val="00C93F1D"/>
    <w:rsid w:val="00CA6D83"/>
    <w:rsid w:val="00CD4AD6"/>
    <w:rsid w:val="00CD56DF"/>
    <w:rsid w:val="00CE0883"/>
    <w:rsid w:val="00D05EDA"/>
    <w:rsid w:val="00D12568"/>
    <w:rsid w:val="00D31979"/>
    <w:rsid w:val="00D3207F"/>
    <w:rsid w:val="00D3421A"/>
    <w:rsid w:val="00D43576"/>
    <w:rsid w:val="00D543E8"/>
    <w:rsid w:val="00D71AEB"/>
    <w:rsid w:val="00D722A2"/>
    <w:rsid w:val="00D726A8"/>
    <w:rsid w:val="00D73268"/>
    <w:rsid w:val="00D77132"/>
    <w:rsid w:val="00D853AD"/>
    <w:rsid w:val="00D878BE"/>
    <w:rsid w:val="00DA086B"/>
    <w:rsid w:val="00DA5F21"/>
    <w:rsid w:val="00DB14C0"/>
    <w:rsid w:val="00DC7254"/>
    <w:rsid w:val="00E15010"/>
    <w:rsid w:val="00E23431"/>
    <w:rsid w:val="00E3237C"/>
    <w:rsid w:val="00E43124"/>
    <w:rsid w:val="00E56659"/>
    <w:rsid w:val="00E6120E"/>
    <w:rsid w:val="00E61CB9"/>
    <w:rsid w:val="00E6243C"/>
    <w:rsid w:val="00E637B4"/>
    <w:rsid w:val="00E64F06"/>
    <w:rsid w:val="00E841E6"/>
    <w:rsid w:val="00E859A7"/>
    <w:rsid w:val="00E911DF"/>
    <w:rsid w:val="00E93573"/>
    <w:rsid w:val="00E94946"/>
    <w:rsid w:val="00EA391A"/>
    <w:rsid w:val="00EA3C94"/>
    <w:rsid w:val="00EB17A0"/>
    <w:rsid w:val="00EB5C1D"/>
    <w:rsid w:val="00EC4E90"/>
    <w:rsid w:val="00EF1631"/>
    <w:rsid w:val="00EF3497"/>
    <w:rsid w:val="00EF3CB5"/>
    <w:rsid w:val="00F00DFC"/>
    <w:rsid w:val="00F11A9D"/>
    <w:rsid w:val="00F22E2B"/>
    <w:rsid w:val="00F34B2C"/>
    <w:rsid w:val="00F4452A"/>
    <w:rsid w:val="00F71945"/>
    <w:rsid w:val="00F96B87"/>
    <w:rsid w:val="00F96F3B"/>
    <w:rsid w:val="00FB3C05"/>
    <w:rsid w:val="00FC1642"/>
    <w:rsid w:val="00FE3E59"/>
    <w:rsid w:val="00FF110C"/>
    <w:rsid w:val="00FF522A"/>
    <w:rsid w:val="015AD8F0"/>
    <w:rsid w:val="01DB2D91"/>
    <w:rsid w:val="02A1A6FA"/>
    <w:rsid w:val="079B9BD8"/>
    <w:rsid w:val="0C4D42C7"/>
    <w:rsid w:val="15D46F9E"/>
    <w:rsid w:val="1A80C2D1"/>
    <w:rsid w:val="253F7324"/>
    <w:rsid w:val="3259C2F3"/>
    <w:rsid w:val="40ADC2E8"/>
    <w:rsid w:val="450275B8"/>
    <w:rsid w:val="45B10CB7"/>
    <w:rsid w:val="47276D7B"/>
    <w:rsid w:val="4C8F4F53"/>
    <w:rsid w:val="51E57FAC"/>
    <w:rsid w:val="5D2DD3FA"/>
    <w:rsid w:val="67B59808"/>
    <w:rsid w:val="748BF76B"/>
    <w:rsid w:val="794FBFF4"/>
    <w:rsid w:val="7B81B1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F0390"/>
  <w15:chartTrackingRefBased/>
  <w15:docId w15:val="{1D9D0588-C8D5-4CFC-AEF4-DBBC06223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9812A6"/>
    <w:pPr>
      <w:spacing w:after="190" w:line="260" w:lineRule="exact"/>
      <w:jc w:val="both"/>
    </w:pPr>
    <w:rPr>
      <w:spacing w:val="4"/>
      <w:sz w:val="19"/>
    </w:rPr>
  </w:style>
  <w:style w:type="paragraph" w:styleId="berschrift1">
    <w:name w:val="heading 1"/>
    <w:basedOn w:val="Standard"/>
    <w:next w:val="Standard"/>
    <w:link w:val="berschrift1Zchn"/>
    <w:uiPriority w:val="9"/>
    <w:qFormat/>
    <w:rsid w:val="009812A6"/>
    <w:pPr>
      <w:keepNext/>
      <w:keepLines/>
      <w:spacing w:before="640" w:line="370" w:lineRule="exact"/>
      <w:outlineLvl w:val="0"/>
    </w:pPr>
    <w:rPr>
      <w:rFonts w:ascii="Arial Narrow" w:eastAsiaTheme="majorEastAsia" w:hAnsi="Arial Narrow" w:cstheme="majorBidi"/>
      <w:b/>
      <w:caps/>
      <w:spacing w:val="-4"/>
      <w:sz w:val="28"/>
      <w:szCs w:val="32"/>
    </w:rPr>
  </w:style>
  <w:style w:type="paragraph" w:styleId="berschrift3">
    <w:name w:val="heading 3"/>
    <w:basedOn w:val="Standard"/>
    <w:next w:val="Standard"/>
    <w:link w:val="berschrift3Zchn"/>
    <w:uiPriority w:val="9"/>
    <w:semiHidden/>
    <w:unhideWhenUsed/>
    <w:qFormat/>
    <w:rsid w:val="005078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ischenberschrift">
    <w:name w:val="Zwischenüberschrift"/>
    <w:next w:val="Standard"/>
    <w:link w:val="ZwischenberschriftZchn"/>
    <w:rsid w:val="006C332C"/>
    <w:pPr>
      <w:spacing w:before="640" w:line="370" w:lineRule="exact"/>
    </w:pPr>
    <w:rPr>
      <w:rFonts w:ascii="Arial Narrow" w:hAnsi="Arial Narrow" w:cs="ArialMT"/>
      <w:b/>
      <w:spacing w:val="-4"/>
      <w:sz w:val="32"/>
      <w:szCs w:val="19"/>
    </w:rPr>
  </w:style>
  <w:style w:type="character" w:customStyle="1" w:styleId="ZwischenberschriftZchn">
    <w:name w:val="Zwischenüberschrift Zchn"/>
    <w:basedOn w:val="Absatz-Standardschriftart"/>
    <w:link w:val="Zwischenberschrift"/>
    <w:rsid w:val="006C332C"/>
    <w:rPr>
      <w:rFonts w:ascii="Arial Narrow" w:hAnsi="Arial Narrow" w:cs="ArialMT"/>
      <w:b/>
      <w:spacing w:val="-4"/>
      <w:sz w:val="32"/>
      <w:szCs w:val="19"/>
    </w:rPr>
  </w:style>
  <w:style w:type="character" w:customStyle="1" w:styleId="berschrift3Zchn">
    <w:name w:val="Überschrift 3 Zchn"/>
    <w:basedOn w:val="Absatz-Standardschriftart"/>
    <w:link w:val="berschrift3"/>
    <w:uiPriority w:val="9"/>
    <w:semiHidden/>
    <w:rsid w:val="00507815"/>
    <w:rPr>
      <w:rFonts w:asciiTheme="majorHAnsi" w:eastAsiaTheme="majorEastAsia" w:hAnsiTheme="majorHAnsi" w:cstheme="majorBidi"/>
      <w:color w:val="1F4D78" w:themeColor="accent1" w:themeShade="7F"/>
      <w:sz w:val="24"/>
      <w:szCs w:val="24"/>
    </w:rPr>
  </w:style>
  <w:style w:type="paragraph" w:styleId="Kopfzeile">
    <w:name w:val="header"/>
    <w:basedOn w:val="Standard"/>
    <w:link w:val="KopfzeileZchn"/>
    <w:uiPriority w:val="99"/>
    <w:unhideWhenUsed/>
    <w:rsid w:val="006C332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C332C"/>
    <w:rPr>
      <w:spacing w:val="4"/>
      <w:sz w:val="19"/>
    </w:rPr>
  </w:style>
  <w:style w:type="paragraph" w:styleId="Fuzeile">
    <w:name w:val="footer"/>
    <w:basedOn w:val="Standard"/>
    <w:link w:val="FuzeileZchn"/>
    <w:uiPriority w:val="99"/>
    <w:unhideWhenUsed/>
    <w:rsid w:val="006C332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332C"/>
    <w:rPr>
      <w:spacing w:val="4"/>
      <w:sz w:val="19"/>
    </w:rPr>
  </w:style>
  <w:style w:type="table" w:styleId="Tabellenraster">
    <w:name w:val="Table Grid"/>
    <w:basedOn w:val="NormaleTabelle"/>
    <w:uiPriority w:val="39"/>
    <w:rsid w:val="006C3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6C332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C332C"/>
    <w:rPr>
      <w:rFonts w:ascii="Segoe UI" w:hAnsi="Segoe UI" w:cs="Segoe UI"/>
      <w:spacing w:val="4"/>
      <w:sz w:val="18"/>
      <w:szCs w:val="18"/>
    </w:rPr>
  </w:style>
  <w:style w:type="paragraph" w:styleId="Titel">
    <w:name w:val="Title"/>
    <w:next w:val="Standard"/>
    <w:link w:val="TitelZchn"/>
    <w:uiPriority w:val="10"/>
    <w:qFormat/>
    <w:rsid w:val="009812A6"/>
    <w:pPr>
      <w:spacing w:before="120" w:after="0" w:line="690" w:lineRule="exact"/>
      <w:contextualSpacing/>
    </w:pPr>
    <w:rPr>
      <w:rFonts w:ascii="Arial Narrow" w:eastAsiaTheme="majorEastAsia" w:hAnsi="Arial Narrow" w:cstheme="majorBidi"/>
      <w:b/>
      <w:caps/>
      <w:spacing w:val="-4"/>
      <w:kern w:val="28"/>
      <w:sz w:val="64"/>
      <w:szCs w:val="56"/>
    </w:rPr>
  </w:style>
  <w:style w:type="character" w:customStyle="1" w:styleId="TitelZchn">
    <w:name w:val="Titel Zchn"/>
    <w:basedOn w:val="Absatz-Standardschriftart"/>
    <w:link w:val="Titel"/>
    <w:uiPriority w:val="10"/>
    <w:rsid w:val="009812A6"/>
    <w:rPr>
      <w:rFonts w:ascii="Arial Narrow" w:eastAsiaTheme="majorEastAsia" w:hAnsi="Arial Narrow" w:cstheme="majorBidi"/>
      <w:b/>
      <w:caps/>
      <w:spacing w:val="-4"/>
      <w:kern w:val="28"/>
      <w:sz w:val="64"/>
      <w:szCs w:val="56"/>
    </w:rPr>
  </w:style>
  <w:style w:type="character" w:customStyle="1" w:styleId="berschrift1Zchn">
    <w:name w:val="Überschrift 1 Zchn"/>
    <w:basedOn w:val="Absatz-Standardschriftart"/>
    <w:link w:val="berschrift1"/>
    <w:uiPriority w:val="9"/>
    <w:rsid w:val="009812A6"/>
    <w:rPr>
      <w:rFonts w:ascii="Arial Narrow" w:eastAsiaTheme="majorEastAsia" w:hAnsi="Arial Narrow" w:cstheme="majorBidi"/>
      <w:b/>
      <w:caps/>
      <w:spacing w:val="-4"/>
      <w:sz w:val="28"/>
      <w:szCs w:val="32"/>
    </w:rPr>
  </w:style>
  <w:style w:type="paragraph" w:styleId="Listenabsatz">
    <w:name w:val="List Paragraph"/>
    <w:basedOn w:val="Standard"/>
    <w:uiPriority w:val="34"/>
    <w:qFormat/>
    <w:rsid w:val="00111C32"/>
    <w:pPr>
      <w:ind w:left="720"/>
      <w:contextualSpacing/>
    </w:pPr>
  </w:style>
  <w:style w:type="character" w:styleId="Hyperlink">
    <w:name w:val="Hyperlink"/>
    <w:basedOn w:val="Absatz-Standardschriftart"/>
    <w:uiPriority w:val="99"/>
    <w:unhideWhenUsed/>
    <w:rsid w:val="006B5D2D"/>
    <w:rPr>
      <w:color w:val="0563C1" w:themeColor="hyperlink"/>
      <w:u w:val="single"/>
    </w:rPr>
  </w:style>
  <w:style w:type="paragraph" w:styleId="Textkrper-Zeileneinzug">
    <w:name w:val="Body Text Indent"/>
    <w:basedOn w:val="Standard"/>
    <w:link w:val="Textkrper-ZeileneinzugZchn"/>
    <w:rsid w:val="006B5D2D"/>
    <w:pPr>
      <w:spacing w:after="120"/>
      <w:ind w:left="283"/>
      <w:jc w:val="left"/>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rsid w:val="006B5D2D"/>
    <w:rPr>
      <w:rFonts w:ascii="Times New Roman" w:eastAsia="Times New Roman" w:hAnsi="Times New Roman" w:cs="Times New Roman"/>
      <w:spacing w:val="4"/>
      <w:sz w:val="24"/>
      <w:szCs w:val="24"/>
      <w:lang w:eastAsia="de-DE"/>
    </w:rPr>
  </w:style>
  <w:style w:type="paragraph" w:styleId="Textkrper">
    <w:name w:val="Body Text"/>
    <w:basedOn w:val="Standard"/>
    <w:link w:val="TextkrperZchn"/>
    <w:uiPriority w:val="99"/>
    <w:semiHidden/>
    <w:unhideWhenUsed/>
    <w:rsid w:val="007740BE"/>
    <w:pPr>
      <w:spacing w:after="120"/>
    </w:pPr>
  </w:style>
  <w:style w:type="character" w:customStyle="1" w:styleId="TextkrperZchn">
    <w:name w:val="Textkörper Zchn"/>
    <w:basedOn w:val="Absatz-Standardschriftart"/>
    <w:link w:val="Textkrper"/>
    <w:uiPriority w:val="99"/>
    <w:semiHidden/>
    <w:rsid w:val="007740BE"/>
    <w:rPr>
      <w:spacing w:val="4"/>
      <w:sz w:val="19"/>
    </w:rPr>
  </w:style>
  <w:style w:type="character" w:customStyle="1" w:styleId="CommentReference">
    <w:name w:val="Comment Reference"/>
    <w:basedOn w:val="Absatz-Standardschriftart"/>
    <w:uiPriority w:val="99"/>
    <w:semiHidden/>
    <w:unhideWhenUsed/>
    <w:rsid w:val="00C27D4F"/>
    <w:rPr>
      <w:sz w:val="16"/>
      <w:szCs w:val="16"/>
    </w:rPr>
  </w:style>
  <w:style w:type="paragraph" w:customStyle="1" w:styleId="CommentText">
    <w:name w:val="Comment Text"/>
    <w:basedOn w:val="Standard"/>
    <w:link w:val="CommentTextChar"/>
    <w:uiPriority w:val="99"/>
    <w:unhideWhenUsed/>
    <w:rsid w:val="00C27D4F"/>
    <w:pPr>
      <w:spacing w:line="240" w:lineRule="auto"/>
    </w:pPr>
    <w:rPr>
      <w:sz w:val="20"/>
      <w:szCs w:val="20"/>
    </w:rPr>
  </w:style>
  <w:style w:type="character" w:customStyle="1" w:styleId="CommentTextChar">
    <w:name w:val="Comment Text Char"/>
    <w:basedOn w:val="Absatz-Standardschriftart"/>
    <w:link w:val="CommentText"/>
    <w:uiPriority w:val="99"/>
    <w:rsid w:val="00C27D4F"/>
    <w:rPr>
      <w:spacing w:val="4"/>
      <w:sz w:val="20"/>
      <w:szCs w:val="20"/>
    </w:rPr>
  </w:style>
  <w:style w:type="paragraph" w:customStyle="1" w:styleId="CommentSubject">
    <w:name w:val="Comment Subject"/>
    <w:basedOn w:val="CommentText"/>
    <w:next w:val="CommentText"/>
    <w:link w:val="CommentSubjectChar"/>
    <w:uiPriority w:val="99"/>
    <w:semiHidden/>
    <w:unhideWhenUsed/>
    <w:rsid w:val="00C27D4F"/>
    <w:rPr>
      <w:b/>
      <w:bCs/>
    </w:rPr>
  </w:style>
  <w:style w:type="character" w:customStyle="1" w:styleId="CommentSubjectChar">
    <w:name w:val="Comment Subject Char"/>
    <w:basedOn w:val="CommentTextChar"/>
    <w:link w:val="CommentSubject"/>
    <w:uiPriority w:val="99"/>
    <w:semiHidden/>
    <w:rsid w:val="00C27D4F"/>
    <w:rPr>
      <w:b/>
      <w:bCs/>
      <w:spacing w:val="4"/>
      <w:sz w:val="20"/>
      <w:szCs w:val="20"/>
    </w:rPr>
  </w:style>
  <w:style w:type="paragraph" w:customStyle="1" w:styleId="AbsenderAdressfelder">
    <w:name w:val="Absender Adressfelder"/>
    <w:link w:val="AbsenderAdressfelderZchn"/>
    <w:autoRedefine/>
    <w:qFormat/>
    <w:rsid w:val="00E23431"/>
    <w:pPr>
      <w:spacing w:after="140" w:line="240" w:lineRule="auto"/>
    </w:pPr>
    <w:rPr>
      <w:b/>
      <w:sz w:val="14"/>
    </w:rPr>
  </w:style>
  <w:style w:type="character" w:customStyle="1" w:styleId="AbsenderAdressfelderZchn">
    <w:name w:val="Absender Adressfelder Zchn"/>
    <w:basedOn w:val="Absatz-Standardschriftart"/>
    <w:link w:val="AbsenderAdressfelder"/>
    <w:rsid w:val="00E23431"/>
    <w:rPr>
      <w:b/>
      <w:sz w:val="14"/>
    </w:rPr>
  </w:style>
  <w:style w:type="character" w:styleId="NichtaufgelsteErwhnung">
    <w:name w:val="Unresolved Mention"/>
    <w:basedOn w:val="Absatz-Standardschriftart"/>
    <w:uiPriority w:val="99"/>
    <w:semiHidden/>
    <w:unhideWhenUsed/>
    <w:rsid w:val="00195F13"/>
    <w:rPr>
      <w:color w:val="605E5C"/>
      <w:shd w:val="clear" w:color="auto" w:fill="E1DFDD"/>
    </w:rPr>
  </w:style>
  <w:style w:type="character" w:styleId="Platzhaltertext">
    <w:name w:val="Placeholder Text"/>
    <w:basedOn w:val="Absatz-Standardschriftart"/>
    <w:uiPriority w:val="99"/>
    <w:semiHidden/>
    <w:rsid w:val="00D722A2"/>
    <w:rPr>
      <w:color w:val="808080"/>
    </w:rPr>
  </w:style>
  <w:style w:type="table" w:customStyle="1" w:styleId="Tabellenraster1">
    <w:name w:val="Tabellenraster1"/>
    <w:basedOn w:val="NormaleTabelle"/>
    <w:uiPriority w:val="39"/>
    <w:rsid w:val="00D722A2"/>
    <w:pPr>
      <w:spacing w:after="0" w:line="240" w:lineRule="auto"/>
    </w:pPr>
    <w:rPr>
      <w:rFonts w:ascii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44907"/>
    <w:pPr>
      <w:spacing w:after="0" w:line="240" w:lineRule="auto"/>
    </w:pPr>
    <w:rPr>
      <w:spacing w:val="4"/>
      <w:sz w:val="19"/>
    </w:rPr>
  </w:style>
  <w:style w:type="paragraph" w:customStyle="1" w:styleId="Unterabsatz">
    <w:name w:val="Unterabsatz"/>
    <w:basedOn w:val="Standard"/>
    <w:link w:val="UnterabsatzZchn"/>
    <w:qFormat/>
    <w:rsid w:val="00D31979"/>
    <w:pPr>
      <w:numPr>
        <w:numId w:val="25"/>
      </w:numPr>
      <w:jc w:val="left"/>
    </w:pPr>
    <w:rPr>
      <w:noProof/>
      <w:spacing w:val="8"/>
    </w:rPr>
  </w:style>
  <w:style w:type="character" w:customStyle="1" w:styleId="UnterabsatzZchn">
    <w:name w:val="Unterabsatz Zchn"/>
    <w:basedOn w:val="Absatz-Standardschriftart"/>
    <w:link w:val="Unterabsatz"/>
    <w:rsid w:val="00D31979"/>
    <w:rPr>
      <w:noProof/>
      <w:spacing w:val="8"/>
      <w:sz w:val="19"/>
    </w:rPr>
  </w:style>
  <w:style w:type="paragraph" w:styleId="Funotentext">
    <w:name w:val="footnote text"/>
    <w:basedOn w:val="Standard"/>
    <w:link w:val="FunotentextZchn"/>
    <w:uiPriority w:val="99"/>
    <w:semiHidden/>
    <w:unhideWhenUsed/>
    <w:rsid w:val="001459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1459E1"/>
    <w:rPr>
      <w:spacing w:val="4"/>
      <w:sz w:val="20"/>
      <w:szCs w:val="20"/>
    </w:rPr>
  </w:style>
  <w:style w:type="character" w:styleId="Funotenzeichen">
    <w:name w:val="footnote reference"/>
    <w:basedOn w:val="Absatz-Standardschriftart"/>
    <w:uiPriority w:val="99"/>
    <w:semiHidden/>
    <w:unhideWhenUsed/>
    <w:rsid w:val="001459E1"/>
    <w:rPr>
      <w:vertAlign w:val="superscript"/>
    </w:rPr>
  </w:style>
  <w:style w:type="character" w:styleId="Erwhnung">
    <w:name w:val="Mention"/>
    <w:basedOn w:val="Absatz-Standardschriftart"/>
    <w:uiPriority w:val="99"/>
    <w:unhideWhenUsed/>
    <w:rsid w:val="00E911DF"/>
    <w:rPr>
      <w:color w:val="2B579A"/>
      <w:shd w:val="clear" w:color="auto" w:fill="E1DFDD"/>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pacing w:val="4"/>
      <w:sz w:val="20"/>
      <w:szCs w:val="20"/>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sid w:val="00344A76"/>
    <w:rPr>
      <w:b/>
      <w:bCs/>
    </w:rPr>
  </w:style>
  <w:style w:type="character" w:customStyle="1" w:styleId="KommentarthemaZchn">
    <w:name w:val="Kommentarthema Zchn"/>
    <w:basedOn w:val="KommentartextZchn"/>
    <w:link w:val="Kommentarthema"/>
    <w:uiPriority w:val="99"/>
    <w:semiHidden/>
    <w:rsid w:val="00344A76"/>
    <w:rPr>
      <w:b/>
      <w:bCs/>
      <w:spacing w:val="4"/>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chnung@medienanstalt-nrw.d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info@medienanstalt-nrw.de"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cullen\Downloads\Vertrag_%20Entwurf%20Los%201%20Technik%2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8148CF4CBC454D84D304C584C8A62D"/>
        <w:category>
          <w:name w:val="Allgemein"/>
          <w:gallery w:val="placeholder"/>
        </w:category>
        <w:types>
          <w:type w:val="bbPlcHdr"/>
        </w:types>
        <w:behaviors>
          <w:behavior w:val="content"/>
        </w:behaviors>
        <w:guid w:val="{A9C773E6-3495-4A67-9AE3-9EE199C6DF7F}"/>
      </w:docPartPr>
      <w:docPartBody>
        <w:p w:rsidR="00CC741C" w:rsidRDefault="00B008B8">
          <w:pPr>
            <w:pStyle w:val="538148CF4CBC454D84D304C584C8A62D"/>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 2014">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8BF"/>
    <w:rsid w:val="000A56B1"/>
    <w:rsid w:val="001C60FA"/>
    <w:rsid w:val="00243E29"/>
    <w:rsid w:val="00277361"/>
    <w:rsid w:val="00302ACF"/>
    <w:rsid w:val="00340E0F"/>
    <w:rsid w:val="003F3A0F"/>
    <w:rsid w:val="004313DF"/>
    <w:rsid w:val="00450CE4"/>
    <w:rsid w:val="00505C8B"/>
    <w:rsid w:val="005257D0"/>
    <w:rsid w:val="00590615"/>
    <w:rsid w:val="006958E9"/>
    <w:rsid w:val="007056BC"/>
    <w:rsid w:val="007368BF"/>
    <w:rsid w:val="007D4412"/>
    <w:rsid w:val="007F0FEC"/>
    <w:rsid w:val="0083576B"/>
    <w:rsid w:val="0090246F"/>
    <w:rsid w:val="00B008B8"/>
    <w:rsid w:val="00C11BE1"/>
    <w:rsid w:val="00C8395D"/>
    <w:rsid w:val="00C93F1D"/>
    <w:rsid w:val="00CC741C"/>
    <w:rsid w:val="00CD56DF"/>
    <w:rsid w:val="00DA086B"/>
    <w:rsid w:val="00E15194"/>
    <w:rsid w:val="00E43124"/>
    <w:rsid w:val="00F11A9D"/>
    <w:rsid w:val="00F807D5"/>
    <w:rsid w:val="00FF11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style>
  <w:style w:type="paragraph" w:customStyle="1" w:styleId="538148CF4CBC454D84D304C584C8A62D">
    <w:name w:val="538148CF4CBC454D84D304C584C8A6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SharedWithUsers xmlns="15c65617-10ff-4991-9b8f-9e4be3e77517">
      <UserInfo>
        <DisplayName>Cullen, Timothy</DisplayName>
        <AccountId>78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973EFF-9259-45EE-BA80-481BE2999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3F4A1A-D9F9-4B45-AB33-1A355463F49C}">
  <ds:schemaRefs>
    <ds:schemaRef ds:uri="http://schemas.openxmlformats.org/officeDocument/2006/bibliography"/>
  </ds:schemaRefs>
</ds:datastoreItem>
</file>

<file path=customXml/itemProps3.xml><?xml version="1.0" encoding="utf-8"?>
<ds:datastoreItem xmlns:ds="http://schemas.openxmlformats.org/officeDocument/2006/customXml" ds:itemID="{A10CD13A-9148-4A7E-970E-5B807408D316}">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4.xml><?xml version="1.0" encoding="utf-8"?>
<ds:datastoreItem xmlns:ds="http://schemas.openxmlformats.org/officeDocument/2006/customXml" ds:itemID="{AFFE83B5-B891-4FD0-9F49-521BD93B90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Vertrag_ Entwurf Los 1 Technik (2)</Template>
  <TotalTime>0</TotalTime>
  <Pages>7</Pages>
  <Words>1880</Words>
  <Characters>13443</Characters>
  <Application>Microsoft Office Word</Application>
  <DocSecurity>0</DocSecurity>
  <Lines>248</Lines>
  <Paragraphs>78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Cullen, Timothy</dc:creator>
  <cp:keywords/>
  <dc:description/>
  <cp:lastModifiedBy>Reekers, Vanessa</cp:lastModifiedBy>
  <cp:revision>134</cp:revision>
  <dcterms:created xsi:type="dcterms:W3CDTF">2024-01-20T00:24:00Z</dcterms:created>
  <dcterms:modified xsi:type="dcterms:W3CDTF">2026-06-03T07:06:00Z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ies>
</file>